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8B78AC" w:rsidRDefault="00D901A6">
      <w:pPr>
        <w:pStyle w:val="Title"/>
        <w:rPr>
          <w:rFonts w:ascii="Century Gothic" w:hAnsi="Century Gothic"/>
          <w:sz w:val="40"/>
        </w:rPr>
      </w:pPr>
      <w:r>
        <w:rPr>
          <w:noProof/>
          <w:sz w:val="20"/>
          <w:lang w:eastAsia="en-GB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6E0D8A89" wp14:editId="1888918C">
                <wp:simplePos x="0" y="0"/>
                <wp:positionH relativeFrom="column">
                  <wp:posOffset>1376045</wp:posOffset>
                </wp:positionH>
                <wp:positionV relativeFrom="paragraph">
                  <wp:posOffset>-507140</wp:posOffset>
                </wp:positionV>
                <wp:extent cx="6297295" cy="8512175"/>
                <wp:effectExtent l="0" t="2540" r="5715" b="5715"/>
                <wp:wrapNone/>
                <wp:docPr id="1" name="Group 1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5400000">
                          <a:off x="0" y="0"/>
                          <a:ext cx="6297295" cy="8512175"/>
                          <a:chOff x="851" y="1419"/>
                          <a:chExt cx="9917" cy="13405"/>
                        </a:xfrm>
                      </wpg:grpSpPr>
                      <wpg:grpSp>
                        <wpg:cNvPr id="2" name="Group 845"/>
                        <wpg:cNvGrpSpPr>
                          <a:grpSpLocks/>
                        </wpg:cNvGrpSpPr>
                        <wpg:grpSpPr bwMode="auto">
                          <a:xfrm>
                            <a:off x="851" y="1419"/>
                            <a:ext cx="9917" cy="4317"/>
                            <a:chOff x="851" y="1419"/>
                            <a:chExt cx="9917" cy="4317"/>
                          </a:xfrm>
                        </wpg:grpSpPr>
                        <wpg:grpSp>
                          <wpg:cNvPr id="3" name="Group 756"/>
                          <wpg:cNvGrpSpPr>
                            <a:grpSpLocks/>
                          </wpg:cNvGrpSpPr>
                          <wpg:grpSpPr bwMode="auto">
                            <a:xfrm>
                              <a:off x="851" y="1419"/>
                              <a:ext cx="9917" cy="2045"/>
                              <a:chOff x="851" y="1419"/>
                              <a:chExt cx="9917" cy="2045"/>
                            </a:xfrm>
                          </wpg:grpSpPr>
                          <wpg:grpSp>
                            <wpg:cNvPr id="4" name="Group 687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1" y="1419"/>
                                <a:ext cx="3508" cy="2045"/>
                                <a:chOff x="851" y="1419"/>
                                <a:chExt cx="3508" cy="2045"/>
                              </a:xfrm>
                            </wpg:grpSpPr>
                            <wps:wsp>
                              <wps:cNvPr id="5" name="Oval 6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Oval 6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Oval 6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Oval 6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Oval 6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Oval 6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Oval 6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Oval 6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Oval 6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Oval 6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Oval 6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Oval 6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Oval 6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Oval 6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Oval 6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Oval 6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Oval 6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6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6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6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Oval 6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6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Oval 6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Oval 6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Oval 6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Oval 6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Oval 6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6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6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6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Oval 6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6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7" name="Group 688"/>
                            <wpg:cNvGrpSpPr>
                              <a:grpSpLocks/>
                            </wpg:cNvGrpSpPr>
                            <wpg:grpSpPr bwMode="auto">
                              <a:xfrm>
                                <a:off x="4795" y="1419"/>
                                <a:ext cx="3508" cy="2045"/>
                                <a:chOff x="851" y="1419"/>
                                <a:chExt cx="3508" cy="2045"/>
                              </a:xfrm>
                            </wpg:grpSpPr>
                            <wps:wsp>
                              <wps:cNvPr id="38" name="Oval 6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Oval 6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Oval 6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Oval 6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6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6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6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Oval 6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Oval 6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Oval 6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Oval 6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Oval 7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Oval 7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Oval 7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Oval 7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Oval 7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Oval 7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Oval 7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Oval 7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Oval 7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Oval 7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Oval 7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Oval 7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Oval 7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Oval 7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Oval 7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Oval 7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Oval 7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Oval 7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Oval 7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Oval 7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Oval 7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70" name="Group 755"/>
                            <wpg:cNvGrpSpPr>
                              <a:grpSpLocks/>
                            </wpg:cNvGrpSpPr>
                            <wpg:grpSpPr bwMode="auto">
                              <a:xfrm>
                                <a:off x="8739" y="1419"/>
                                <a:ext cx="2029" cy="2045"/>
                                <a:chOff x="8739" y="1419"/>
                                <a:chExt cx="2029" cy="2045"/>
                              </a:xfrm>
                            </wpg:grpSpPr>
                            <wps:wsp>
                              <wps:cNvPr id="71" name="Oval 7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Oval 7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Oval 7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Oval 7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Oval 7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Oval 7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Oval 7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Oval 7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Oval 7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Oval 7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7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7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Oval 7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Oval 7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Oval 7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Oval 7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Oval 7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Oval 7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Oval 7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Oval 7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91" name="Group 757"/>
                          <wpg:cNvGrpSpPr>
                            <a:grpSpLocks/>
                          </wpg:cNvGrpSpPr>
                          <wpg:grpSpPr bwMode="auto">
                            <a:xfrm>
                              <a:off x="851" y="3691"/>
                              <a:ext cx="9917" cy="2045"/>
                              <a:chOff x="851" y="1419"/>
                              <a:chExt cx="9917" cy="2045"/>
                            </a:xfrm>
                          </wpg:grpSpPr>
                          <wpg:grpSp>
                            <wpg:cNvPr id="92" name="Group 758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1" y="1419"/>
                                <a:ext cx="3508" cy="2045"/>
                                <a:chOff x="851" y="1419"/>
                                <a:chExt cx="3508" cy="2045"/>
                              </a:xfrm>
                            </wpg:grpSpPr>
                            <wps:wsp>
                              <wps:cNvPr id="93" name="Oval 7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Oval 7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Oval 7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Oval 7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Oval 7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Oval 7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Oval 7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Oval 7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Oval 7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Oval 7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Oval 7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Oval 7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Oval 7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Oval 7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Oval 7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Oval 7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Oval 7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Oval 7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Oval 7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Oval 7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Oval 7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Oval 7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Oval 7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Oval 7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Oval 7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" name="Oval 7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" name="Oval 7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Oval 7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" name="Oval 7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" name="Oval 7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Oval 7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" name="Oval 7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25" name="Group 791"/>
                            <wpg:cNvGrpSpPr>
                              <a:grpSpLocks/>
                            </wpg:cNvGrpSpPr>
                            <wpg:grpSpPr bwMode="auto">
                              <a:xfrm>
                                <a:off x="4795" y="1419"/>
                                <a:ext cx="3508" cy="2045"/>
                                <a:chOff x="851" y="1419"/>
                                <a:chExt cx="3508" cy="2045"/>
                              </a:xfrm>
                            </wpg:grpSpPr>
                            <wps:wsp>
                              <wps:cNvPr id="126" name="Oval 7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" name="Oval 7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Oval 7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Oval 7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Oval 7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" name="Oval 7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Oval 7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Oval 7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" name="Oval 8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Oval 8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" name="Oval 8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Oval 8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Oval 8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" name="Oval 8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" name="Oval 8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Oval 8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" name="Oval 8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" name="Oval 8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Oval 8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" name="Oval 8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" name="Oval 8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Oval 8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" name="Oval 8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" name="Oval 8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Oval 8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1" name="Oval 8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2" name="Oval 8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Oval 8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4" name="Oval 8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5" name="Oval 8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Oval 8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7" name="Oval 8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58" name="Group 824"/>
                            <wpg:cNvGrpSpPr>
                              <a:grpSpLocks/>
                            </wpg:cNvGrpSpPr>
                            <wpg:grpSpPr bwMode="auto">
                              <a:xfrm>
                                <a:off x="8739" y="1419"/>
                                <a:ext cx="2029" cy="2045"/>
                                <a:chOff x="8739" y="1419"/>
                                <a:chExt cx="2029" cy="2045"/>
                              </a:xfrm>
                            </wpg:grpSpPr>
                            <wps:wsp>
                              <wps:cNvPr id="159" name="Oval 8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0" name="Oval 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1" name="Oval 8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Oval 8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3" name="Oval 8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4" name="Oval 8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" name="Oval 8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" name="Oval 8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7" name="Oval 8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" name="Oval 8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9" name="Oval 8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0" name="Oval 8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1" name="Oval 8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2" name="Oval 8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3" name="Oval 8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Oval 8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5" name="Oval 8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" name="Oval 8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" name="Oval 8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8" name="Oval 8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179" name="Group 846"/>
                        <wpg:cNvGrpSpPr>
                          <a:grpSpLocks/>
                        </wpg:cNvGrpSpPr>
                        <wpg:grpSpPr bwMode="auto">
                          <a:xfrm>
                            <a:off x="851" y="5963"/>
                            <a:ext cx="9917" cy="4317"/>
                            <a:chOff x="851" y="1419"/>
                            <a:chExt cx="9917" cy="4317"/>
                          </a:xfrm>
                        </wpg:grpSpPr>
                        <wpg:grpSp>
                          <wpg:cNvPr id="180" name="Group 847"/>
                          <wpg:cNvGrpSpPr>
                            <a:grpSpLocks/>
                          </wpg:cNvGrpSpPr>
                          <wpg:grpSpPr bwMode="auto">
                            <a:xfrm>
                              <a:off x="851" y="1419"/>
                              <a:ext cx="9917" cy="2045"/>
                              <a:chOff x="851" y="1419"/>
                              <a:chExt cx="9917" cy="2045"/>
                            </a:xfrm>
                          </wpg:grpSpPr>
                          <wpg:grpSp>
                            <wpg:cNvPr id="181" name="Group 8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1" y="1419"/>
                                <a:ext cx="3508" cy="2045"/>
                                <a:chOff x="851" y="1419"/>
                                <a:chExt cx="3508" cy="2045"/>
                              </a:xfrm>
                            </wpg:grpSpPr>
                            <wps:wsp>
                              <wps:cNvPr id="182" name="Oval 8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3" name="Oval 8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4" name="Oval 8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5" name="Oval 8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6" name="Oval 8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7" name="Oval 8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8" name="Oval 8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9" name="Oval 8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0" name="Oval 8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1" name="Oval 8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2" name="Oval 8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" name="Oval 8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4" name="Oval 8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5" name="Oval 8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6" name="Oval 8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7" name="Oval 8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8" name="Oval 8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9" name="Oval 8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0" name="Oval 8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1" name="Oval 8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2" name="Oval 8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3" name="Oval 8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" name="Oval 8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" name="Oval 8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" name="Oval 8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" name="Oval 8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" name="Oval 8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" name="Oval 8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" name="Oval 8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" name="Oval 8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" name="Oval 8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" name="Oval 8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14" name="Group 881"/>
                            <wpg:cNvGrpSpPr>
                              <a:grpSpLocks/>
                            </wpg:cNvGrpSpPr>
                            <wpg:grpSpPr bwMode="auto">
                              <a:xfrm>
                                <a:off x="4795" y="1419"/>
                                <a:ext cx="3508" cy="2045"/>
                                <a:chOff x="851" y="1419"/>
                                <a:chExt cx="3508" cy="2045"/>
                              </a:xfrm>
                            </wpg:grpSpPr>
                            <wps:wsp>
                              <wps:cNvPr id="215" name="Oval 8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" name="Oval 8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" name="Oval 8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" name="Oval 8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" name="Oval 8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" name="Oval 8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" name="Oval 8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" name="Oval 8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" name="Oval 8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" name="Oval 8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" name="Oval 8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" name="Oval 8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" name="Oval 8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" name="Oval 8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" name="Oval 8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" name="Oval 8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" name="Oval 8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" name="Oval 8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" name="Oval 9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" name="Oval 9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" name="Oval 9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" name="Oval 9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" name="Oval 9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" name="Oval 9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" name="Oval 9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" name="Oval 9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" name="Oval 9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" name="Oval 9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" name="Oval 9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" name="Oval 9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" name="Oval 9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6" name="Oval 9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47" name="Group 9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8739" y="1419"/>
                                <a:ext cx="2029" cy="2045"/>
                                <a:chOff x="8739" y="1419"/>
                                <a:chExt cx="2029" cy="2045"/>
                              </a:xfrm>
                            </wpg:grpSpPr>
                            <wps:wsp>
                              <wps:cNvPr id="248" name="Oval 9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9" name="Oval 9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0" name="Oval 9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1" name="Oval 9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2" name="Oval 9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3" name="Oval 9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4" name="Oval 9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5" name="Oval 9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6" name="Oval 9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7" name="Oval 9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8" name="Oval 9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9" name="Oval 9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0" name="Oval 9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" name="Oval 9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" name="Oval 9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" name="Oval 9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" name="Oval 9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" name="Oval 9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" name="Oval 9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" name="Oval 9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268" name="Group 935"/>
                          <wpg:cNvGrpSpPr>
                            <a:grpSpLocks/>
                          </wpg:cNvGrpSpPr>
                          <wpg:grpSpPr bwMode="auto">
                            <a:xfrm>
                              <a:off x="851" y="3691"/>
                              <a:ext cx="9917" cy="2045"/>
                              <a:chOff x="851" y="1419"/>
                              <a:chExt cx="9917" cy="2045"/>
                            </a:xfrm>
                          </wpg:grpSpPr>
                          <wpg:grpSp>
                            <wpg:cNvPr id="269" name="Group 936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1" y="1419"/>
                                <a:ext cx="3508" cy="2045"/>
                                <a:chOff x="851" y="1419"/>
                                <a:chExt cx="3508" cy="2045"/>
                              </a:xfrm>
                            </wpg:grpSpPr>
                            <wps:wsp>
                              <wps:cNvPr id="270" name="Oval 9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" name="Oval 9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" name="Oval 9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" name="Oval 9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" name="Oval 9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" name="Oval 9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" name="Oval 9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" name="Oval 9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" name="Oval 9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" name="Oval 9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" name="Oval 9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" name="Oval 9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" name="Oval 9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" name="Oval 9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" name="Oval 9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" name="Oval 9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" name="Oval 9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" name="Oval 9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" name="Oval 9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" name="Oval 9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" name="Oval 9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" name="Oval 9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" name="Oval 9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" name="Oval 9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" name="Oval 9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" name="Oval 9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" name="Oval 9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" name="Oval 9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" name="Oval 9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" name="Oval 9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" name="Oval 9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" name="Oval 9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02" name="Group 969"/>
                            <wpg:cNvGrpSpPr>
                              <a:grpSpLocks/>
                            </wpg:cNvGrpSpPr>
                            <wpg:grpSpPr bwMode="auto">
                              <a:xfrm>
                                <a:off x="4795" y="1419"/>
                                <a:ext cx="3508" cy="2045"/>
                                <a:chOff x="851" y="1419"/>
                                <a:chExt cx="3508" cy="2045"/>
                              </a:xfrm>
                            </wpg:grpSpPr>
                            <wps:wsp>
                              <wps:cNvPr id="303" name="Oval 9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" name="Oval 9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" name="Oval 9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" name="Oval 9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" name="Oval 9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" name="Oval 9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" name="Oval 9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" name="Oval 9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" name="Oval 9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" name="Oval 9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" name="Oval 9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" name="Oval 9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" name="Oval 9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" name="Oval 9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" name="Oval 9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" name="Oval 9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" name="Oval 9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" name="Oval 9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1" name="Oval 9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2" name="Oval 9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" name="Oval 9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" name="Oval 9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" name="Oval 9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6" name="Oval 9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7" name="Oval 9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8" name="Oval 9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9" name="Oval 9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" name="Oval 9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" name="Oval 9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" name="Oval 9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" name="Oval 10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" name="Oval 10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35" name="Group 1002"/>
                            <wpg:cNvGrpSpPr>
                              <a:grpSpLocks/>
                            </wpg:cNvGrpSpPr>
                            <wpg:grpSpPr bwMode="auto">
                              <a:xfrm>
                                <a:off x="8739" y="1419"/>
                                <a:ext cx="2029" cy="2045"/>
                                <a:chOff x="8739" y="1419"/>
                                <a:chExt cx="2029" cy="2045"/>
                              </a:xfrm>
                            </wpg:grpSpPr>
                            <wps:wsp>
                              <wps:cNvPr id="336" name="Oval 10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" name="Oval 10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" name="Oval 10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" name="Oval 10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" name="Oval 10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" name="Oval 10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" name="Oval 10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" name="Oval 10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" name="Oval 10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" name="Oval 10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6" name="Oval 10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7" name="Oval 10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8" name="Oval 10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9" name="Oval 10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0" name="Oval 10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" name="Oval 10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2" name="Oval 10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3" name="Oval 10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4" name="Oval 10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" name="Oval 10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356" name="Group 1024"/>
                        <wpg:cNvGrpSpPr>
                          <a:grpSpLocks/>
                        </wpg:cNvGrpSpPr>
                        <wpg:grpSpPr bwMode="auto">
                          <a:xfrm>
                            <a:off x="851" y="10507"/>
                            <a:ext cx="9917" cy="2045"/>
                            <a:chOff x="851" y="1419"/>
                            <a:chExt cx="9917" cy="2045"/>
                          </a:xfrm>
                        </wpg:grpSpPr>
                        <wpg:grpSp>
                          <wpg:cNvPr id="357" name="Group 1025"/>
                          <wpg:cNvGrpSpPr>
                            <a:grpSpLocks/>
                          </wpg:cNvGrpSpPr>
                          <wpg:grpSpPr bwMode="auto">
                            <a:xfrm>
                              <a:off x="851" y="1419"/>
                              <a:ext cx="3508" cy="2045"/>
                              <a:chOff x="851" y="1419"/>
                              <a:chExt cx="3508" cy="2045"/>
                            </a:xfrm>
                          </wpg:grpSpPr>
                          <wps:wsp>
                            <wps:cNvPr id="358" name="Oval 10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9" name="Oval 10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0" name="Oval 10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1" name="Oval 10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2" name="Oval 10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3" name="Oval 10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4" name="Oval 10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5" name="Oval 10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6" name="Oval 10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7" name="Oval 10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8" name="Oval 10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9" name="Oval 10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0" name="Oval 10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1" name="Oval 10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2" name="Oval 10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3" name="Oval 10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4" name="Oval 10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5" name="Oval 10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6" name="Oval 10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7" name="Oval 10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8" name="Oval 10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9" name="Oval 10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0" name="Oval 10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1" name="Oval 10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2" name="Oval 10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3" name="Oval 10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Oval 10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5" name="Oval 10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6" name="Oval 10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7" name="Oval 10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8" name="Oval 10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9" name="Oval 10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90" name="Group 1058"/>
                          <wpg:cNvGrpSpPr>
                            <a:grpSpLocks/>
                          </wpg:cNvGrpSpPr>
                          <wpg:grpSpPr bwMode="auto">
                            <a:xfrm>
                              <a:off x="4795" y="1419"/>
                              <a:ext cx="3508" cy="2045"/>
                              <a:chOff x="851" y="1419"/>
                              <a:chExt cx="3508" cy="2045"/>
                            </a:xfrm>
                          </wpg:grpSpPr>
                          <wps:wsp>
                            <wps:cNvPr id="391" name="Oval 10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2" name="Oval 10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3" name="Oval 10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4" name="Oval 10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Oval 10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6" name="Oval 10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7" name="Oval 10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8" name="Oval 10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9" name="Oval 10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0" name="Oval 10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Oval 10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2" name="Oval 10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3" name="Oval 10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4" name="Oval 10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5" name="Oval 10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6" name="Oval 10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7" name="Oval 10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8" name="Oval 10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9" name="Oval 10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0" name="Oval 10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1" name="Oval 10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2" name="Oval 10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3" name="Oval 10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Oval 10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5" name="Oval 10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6" name="Oval 10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7" name="Oval 10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8" name="Oval 10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9" name="Oval 10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0" name="Oval 10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1" name="Oval 10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2" name="Oval 10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3" name="Group 1091"/>
                          <wpg:cNvGrpSpPr>
                            <a:grpSpLocks/>
                          </wpg:cNvGrpSpPr>
                          <wpg:grpSpPr bwMode="auto">
                            <a:xfrm>
                              <a:off x="8739" y="1419"/>
                              <a:ext cx="2029" cy="2045"/>
                              <a:chOff x="8739" y="1419"/>
                              <a:chExt cx="2029" cy="2045"/>
                            </a:xfrm>
                          </wpg:grpSpPr>
                          <wps:wsp>
                            <wps:cNvPr id="424" name="Oval 10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39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5" name="Oval 10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32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6" name="Oval 10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39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7" name="Oval 10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25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8" name="Oval 10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25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9" name="Oval 10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8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0" name="Oval 10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39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1" name="Oval 10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32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2" name="Oval 11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39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3" name="Oval 11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25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4" name="Oval 11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25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5" name="Oval 11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8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6" name="Oval 11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11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7" name="Oval 11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11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8" name="Oval 11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11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9" name="Oval 1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11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0" name="Oval 1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32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1" name="Oval 11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8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2" name="Oval 11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32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3" name="Oval 11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8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444" name="Group 1112"/>
                        <wpg:cNvGrpSpPr>
                          <a:grpSpLocks/>
                        </wpg:cNvGrpSpPr>
                        <wpg:grpSpPr bwMode="auto">
                          <a:xfrm>
                            <a:off x="851" y="12779"/>
                            <a:ext cx="9917" cy="2045"/>
                            <a:chOff x="851" y="1419"/>
                            <a:chExt cx="9917" cy="2045"/>
                          </a:xfrm>
                        </wpg:grpSpPr>
                        <wpg:grpSp>
                          <wpg:cNvPr id="445" name="Group 1113"/>
                          <wpg:cNvGrpSpPr>
                            <a:grpSpLocks/>
                          </wpg:cNvGrpSpPr>
                          <wpg:grpSpPr bwMode="auto">
                            <a:xfrm>
                              <a:off x="851" y="1419"/>
                              <a:ext cx="3508" cy="2045"/>
                              <a:chOff x="851" y="1419"/>
                              <a:chExt cx="3508" cy="2045"/>
                            </a:xfrm>
                          </wpg:grpSpPr>
                          <wps:wsp>
                            <wps:cNvPr id="446" name="Oval 1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7" name="Oval 1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8" name="Oval 11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9" name="Oval 11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0" name="Oval 11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1" name="Oval 1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2" name="Oval 1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3" name="Oval 1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4" name="Oval 1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5" name="Oval 1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6" name="Oval 1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7" name="Oval 1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8" name="Oval 1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9" name="Oval 1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0" name="Oval 1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1" name="Oval 1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2" name="Oval 1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3" name="Oval 11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4" name="Oval 11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5" name="Oval 11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6" name="Oval 1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7" name="Oval 11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8" name="Oval 11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9" name="Oval 11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0" name="Oval 11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1" name="Oval 11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2" name="Oval 1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3" name="Oval 1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4" name="Oval 11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5" name="Oval 1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6" name="Oval 11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7" name="Oval 11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78" name="Group 1146"/>
                          <wpg:cNvGrpSpPr>
                            <a:grpSpLocks/>
                          </wpg:cNvGrpSpPr>
                          <wpg:grpSpPr bwMode="auto">
                            <a:xfrm>
                              <a:off x="4795" y="1419"/>
                              <a:ext cx="3508" cy="2045"/>
                              <a:chOff x="851" y="1419"/>
                              <a:chExt cx="3508" cy="2045"/>
                            </a:xfrm>
                          </wpg:grpSpPr>
                          <wps:wsp>
                            <wps:cNvPr id="479" name="Oval 11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0" name="Oval 11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1" name="Oval 11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2" name="Oval 11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3" name="Oval 11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4" name="Oval 11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5" name="Oval 1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6" name="Oval 1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7" name="Oval 11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8" name="Oval 11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9" name="Oval 11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0" name="Oval 11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1" name="Oval 1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2" name="Oval 11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3" name="Oval 11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4" name="Oval 1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5" name="Oval 11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6" name="Oval 11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7" name="Oval 11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8" name="Oval 11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9" name="Oval 11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0" name="Oval 11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1" name="Oval 11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2" name="Oval 11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3" name="Oval 1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4" name="Oval 11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5" name="Oval 11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6" name="Oval 1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7" name="Oval 11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8" name="Oval 11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9" name="Oval 11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0" name="Oval 11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11" name="Group 1179"/>
                          <wpg:cNvGrpSpPr>
                            <a:grpSpLocks/>
                          </wpg:cNvGrpSpPr>
                          <wpg:grpSpPr bwMode="auto">
                            <a:xfrm>
                              <a:off x="8739" y="1419"/>
                              <a:ext cx="2029" cy="2045"/>
                              <a:chOff x="8739" y="1419"/>
                              <a:chExt cx="2029" cy="2045"/>
                            </a:xfrm>
                          </wpg:grpSpPr>
                          <wps:wsp>
                            <wps:cNvPr id="512" name="Oval 11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39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3" name="Oval 11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32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4" name="Oval 11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39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5" name="Oval 11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25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6" name="Oval 11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25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7" name="Oval 11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8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8" name="Oval 11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39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9" name="Oval 11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32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0" name="Oval 11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39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1" name="Oval 11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25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2" name="Oval 11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25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3" name="Oval 11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8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4" name="Oval 11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11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5" name="Oval 11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11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6" name="Oval 11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11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7" name="Oval 11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11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8" name="Oval 11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32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9" name="Oval 11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8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0" name="Oval 11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32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1" name="Oval 11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8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00" o:spid="_x0000_s1026" style="position:absolute;margin-left:108.35pt;margin-top:-39.95pt;width:495.85pt;height:670.25pt;rotation:90;z-index:251657728" coordorigin="851,1419" coordsize="9917,13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">
                <v:group id="Group 845" o:spid="_x0000_s1027" style="position:absolute;left:851;top:1419;width:9917;height:4317" coordorigin="851,1419" coordsize="9917,43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756" o:spid="_x0000_s1028" style="position:absolute;left:851;top:1419;width:9917;height:2045" coordorigin="851,1419" coordsize="9917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group id="Group 687" o:spid="_x0000_s1029" style="position:absolute;left:851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<v:oval id="Oval 651" o:spid="_x0000_s1030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5OyMQA&#10;AADaAAAADwAAAGRycy9kb3ducmV2LnhtbESPQWvCQBSE74L/YXlCb3VjaUqNrqGUSIuHgqkg3h7Z&#10;ZxLNvg27W03/fVcoeBxm5htmmQ+mExdyvrWsYDZNQBBXVrdcK9h9rx9fQfiArLGzTAp+yUO+Go+W&#10;mGl75S1dylCLCGGfoYImhD6T0lcNGfRT2xNH72idwRClq6V2eI1w08mnJHmRBluOCw329N5QdS5/&#10;jAJXpB9BntfF8+nrtJ/bzUEfdKrUw2R4W4AINIR7+L/9qRWkcLsSb4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eTsjEAAAA2gAAAA8AAAAAAAAAAAAAAAAAmAIAAGRycy9k&#10;b3ducmV2LnhtbFBLBQYAAAAABAAEAPUAAACJAwAAAAA=&#10;" fillcolor="black" stroked="f"/>
                      <v:oval id="Oval 652" o:spid="_x0000_s1031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zQv8IA&#10;AADaAAAADwAAAGRycy9kb3ducmV2LnhtbESPQYvCMBSE7wv+h/AEb2vqorJWo8iiKB6EVUG8PZpn&#10;W21eShK1/nsjLOxxmJlvmMmsMZW4k/OlZQW9bgKCOLO65FzBYb/8/AbhA7LGyjIpeJKH2bT1McFU&#10;2wf/0n0XchEh7FNUUIRQp1L6rCCDvmtr4uidrTMYonS51A4fEW4q+ZUkQ2mw5LhQYE0/BWXX3c0o&#10;cIvBKsjrctG/bC/Hkd2c9EkPlOq0m/kYRKAm/If/2mutYAjvK/EGyO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NC/wgAAANoAAAAPAAAAAAAAAAAAAAAAAJgCAABkcnMvZG93&#10;bnJldi54bWxQSwUGAAAAAAQABAD1AAAAhwMAAAAA&#10;" fillcolor="black" stroked="f"/>
                      <v:oval id="Oval 653" o:spid="_x0000_s1032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B1JMMA&#10;AADaAAAADwAAAGRycy9kb3ducmV2LnhtbESPQWsCMRSE7wX/Q3iCN81atLarUaQoigdBLRRvj81z&#10;d3XzsiRR139vCkKPw8x8w0xmjanEjZwvLSvo9xIQxJnVJecKfg7L7icIH5A1VpZJwYM8zKattwmm&#10;2t55R7d9yEWEsE9RQRFCnUrps4IM+p6tiaN3ss5giNLlUju8R7ip5HuSfEiDJceFAmv6Lii77K9G&#10;gVsMV0FelovBeXv+/bKboz7qoVKddjMfgwjUhP/wq73WCkbwdyXeAD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B1JMMAAADaAAAADwAAAAAAAAAAAAAAAACYAgAAZHJzL2Rv&#10;d25yZXYueG1sUEsFBgAAAAAEAAQA9QAAAIgDAAAAAA==&#10;" fillcolor="black" stroked="f"/>
                      <v:oval id="Oval 654" o:spid="_x0000_s1033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/hVsAA&#10;AADaAAAADwAAAGRycy9kb3ducmV2LnhtbERPTYvCMBC9C/sfwix403RFRbtGWURRPAh2F8Tb0My2&#10;1WZSkqj135uD4PHxvmeL1tTiRs5XlhV89RMQxLnVFRcK/n7XvQkIH5A11pZJwYM8LOYfnRmm2t75&#10;QLcsFCKGsE9RQRlCk0rp85IM+r5tiCP3b53BEKErpHZ4j+GmloMkGUuDFceGEhtalpRfsqtR4Faj&#10;TZCX9Wp43p+PU7s76ZMeKdX9bH++QQRqw1v8cm+1grg1Xok3QM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x/hVsAAAADaAAAADwAAAAAAAAAAAAAAAACYAgAAZHJzL2Rvd25y&#10;ZXYueG1sUEsFBgAAAAAEAAQA9QAAAIUDAAAAAA==&#10;" fillcolor="black" stroked="f"/>
                      <v:oval id="Oval 655" o:spid="_x0000_s1034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NEzcMA&#10;AADaAAAADwAAAGRycy9kb3ducmV2LnhtbESPT4vCMBTE7wv7HcJb8KapootWoyyLonhY8A+It0fz&#10;bKvNS0mi1m9vBGGPw8z8hpnMGlOJGzlfWlbQ7SQgiDOrS84V7HeL9hCED8gaK8uk4EEeZtPPjwmm&#10;2t55Q7dtyEWEsE9RQRFCnUrps4IM+o6tiaN3ss5giNLlUju8R7ipZC9JvqXBkuNCgTX9FpRdtlej&#10;wM0HyyAvi3n//Hc+jOz6qI96oFTrq/kZgwjUhP/wu73SCkbwuhJvgJ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NEzcMAAADaAAAADwAAAAAAAAAAAAAAAACYAgAAZHJzL2Rv&#10;d25yZXYueG1sUEsFBgAAAAAEAAQA9QAAAIgDAAAAAA==&#10;" fillcolor="black" stroked="f"/>
                      <v:oval id="Oval 656" o:spid="_x0000_s1035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1IZcUA&#10;AADbAAAADwAAAGRycy9kb3ducmV2LnhtbESPQWvCQBCF70L/wzIFb7ppUampq5SiWHoQmhbE25Cd&#10;JtHsbNhdNf33nYPgbYb35r1vFqvetepCITaeDTyNM1DEpbcNVwZ+vjejF1AxIVtsPZOBP4qwWj4M&#10;Fphbf+UvuhSpUhLCMUcDdUpdrnUsa3IYx74jFu3XB4dJ1lBpG/Aq4a7Vz1k20w4bloYaO3qvqTwV&#10;Z2cgrKfbpE+b9eS4O+7n/vNgD3ZqzPCxf3sFlahPd/Pt+sMKvtDLLzKAX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UhlxQAAANsAAAAPAAAAAAAAAAAAAAAAAJgCAABkcnMv&#10;ZG93bnJldi54bWxQSwUGAAAAAAQABAD1AAAAigMAAAAA&#10;" fillcolor="black" stroked="f"/>
                      <v:oval id="Oval 659" o:spid="_x0000_s1036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Ht/sEA&#10;AADbAAAADwAAAGRycy9kb3ducmV2LnhtbERPTYvCMBC9C/sfwizsTVOXVbQaRURRPAi6C+JtaMa2&#10;2kxKktX6740geJvH+5zxtDGVuJLzpWUF3U4CgjizuuRcwd/vsj0A4QOyxsoyKbiTh+nkozXGVNsb&#10;7+i6D7mIIexTVFCEUKdS+qwgg75ja+LInawzGCJ0udQObzHcVPI7SfrSYMmxocCa5gVll/2/UeAW&#10;vVWQl+Xi57w9H4Z2c9RH3VPq67OZjUAEasJb/HKvdZzfhecv8QA5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x7f7BAAAA2wAAAA8AAAAAAAAAAAAAAAAAmAIAAGRycy9kb3du&#10;cmV2LnhtbFBLBQYAAAAABAAEAPUAAACGAwAAAAA=&#10;" fillcolor="black" stroked="f"/>
                      <v:oval id="Oval 660" o:spid="_x0000_s1037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NzicMA&#10;AADbAAAADwAAAGRycy9kb3ducmV2LnhtbERPTWvCQBC9F/wPyxR6q5uGWjS6BimRFg8FbUG8Ddkx&#10;icnOht2txn/vCoXe5vE+Z5EPphNncr6xrOBlnIAgLq1uuFLw871+noLwAVljZ5kUXMlDvhw9LDDT&#10;9sJbOu9CJWII+wwV1CH0mZS+rMmgH9ueOHJH6wyGCF0ltcNLDDedTJPkTRpsODbU2NN7TWW7+zUK&#10;XDH5CLJdF6+nr9N+ZjcHfdATpZ4eh9UcRKAh/Iv/3J86zk/h/ks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NzicMAAADbAAAADwAAAAAAAAAAAAAAAACYAgAAZHJzL2Rv&#10;d25yZXYueG1sUEsFBgAAAAAEAAQA9QAAAIgDAAAAAA==&#10;" fillcolor="black" stroked="f"/>
                      <v:oval id="Oval 661" o:spid="_x0000_s1038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/WEsMA&#10;AADbAAAADwAAAGRycy9kb3ducmV2LnhtbERPS2sCMRC+F/wPYQq9abatFt1uFClKxUOhW0G8DZvp&#10;PtxMliTV9d8bQehtPr7nZIvetOJEzteWFTyPEhDEhdU1lwp2P+vhFIQPyBpby6TgQh4W88FDhqm2&#10;Z/6mUx5KEUPYp6igCqFLpfRFRQb9yHbEkfu1zmCI0JVSOzzHcNPKlyR5kwZrjg0VdvRRUXHM/4wC&#10;t5p8Bnlcr8bNV7Of2e1BH/REqafHfvkOIlAf/sV390bH+a9w+yUeIO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/WEsMAAADbAAAADwAAAAAAAAAAAAAAAACYAgAAZHJzL2Rv&#10;d25yZXYueG1sUEsFBgAAAAAEAAQA9QAAAIgDAAAAAA==&#10;" fillcolor="black" stroked="f"/>
                      <v:oval id="Oval 662" o:spid="_x0000_s1039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ZOZsMA&#10;AADbAAAADwAAAGRycy9kb3ducmV2LnhtbERPTWvCQBC9F/wPyxR6q5sWLRpdg5SEFg8FbUG8Ddkx&#10;icnOht2txn/vCoXe5vE+Z5kNphNncr6xrOBlnIAgLq1uuFLw8108z0D4gKyxs0wKruQhW40elphq&#10;e+EtnXehEjGEfYoK6hD6VEpf1mTQj21PHLmjdQZDhK6S2uElhptOvibJmzTYcGyosaf3msp292sU&#10;uHz6EWRb5JPT12k/t5uDPuipUk+Pw3oBItAQ/sV/7k8d50/g/ks8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sZOZsMAAADbAAAADwAAAAAAAAAAAAAAAACYAgAAZHJzL2Rv&#10;d25yZXYueG1sUEsFBgAAAAAEAAQA9QAAAIgDAAAAAA==&#10;" fillcolor="black" stroked="f"/>
                      <v:oval id="Oval 663" o:spid="_x0000_s1040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rr/cMA&#10;AADbAAAADwAAAGRycy9kb3ducmV2LnhtbERPTWvCQBC9C/6HZYTe6sbSlBpdQymRFg8FU0G8Ddkx&#10;iWZnw+5W03/fFQre5vE+Z5kPphMXcr61rGA2TUAQV1a3XCvYfa8fX0H4gKyxs0wKfslDvhqPlphp&#10;e+UtXcpQixjCPkMFTQh9JqWvGjLop7YnjtzROoMhQldL7fAaw00nn5LkRRpsOTY02NN7Q9W5/DEK&#10;XJF+BHleF8+nr9N+bjcHfdCpUg+T4W0BItAQ7uJ/96eO81O4/RIP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rr/cMAAADbAAAADwAAAAAAAAAAAAAAAACYAgAAZHJzL2Rv&#10;d25yZXYueG1sUEsFBgAAAAAEAAQA9QAAAIgDAAAAAA==&#10;" fillcolor="black" stroked="f"/>
                      <v:oval id="Oval 664" o:spid="_x0000_s1041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h1isMA&#10;AADbAAAADwAAAGRycy9kb3ducmV2LnhtbERPTWvCQBC9C/6HZQq96aZSxaauQURp8VDQFoq3ITtN&#10;YrKzYXebpP/eLQje5vE+Z5UNphEdOV9ZVvA0TUAQ51ZXXCj4+txPliB8QNbYWCYFf+QhW49HK0y1&#10;7flI3SkUIoawT1FBGUKbSunzkgz6qW2JI/djncEQoSukdtjHcNPIWZIspMGKY0OJLW1LyuvTr1Hg&#10;dvO3IOv97vnycfl+sYezPuu5Uo8Pw+YVRKAh3MU397uO8xfw/0s8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h1isMAAADbAAAADwAAAAAAAAAAAAAAAACYAgAAZHJzL2Rv&#10;d25yZXYueG1sUEsFBgAAAAAEAAQA9QAAAIgDAAAAAA==&#10;" fillcolor="black" stroked="f"/>
                      <v:oval id="Oval 666" o:spid="_x0000_s1042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TQEcMA&#10;AADbAAAADwAAAGRycy9kb3ducmV2LnhtbERPS2sCMRC+C/6HMIXearZSrW43iojS4qHQrSDehs10&#10;H24mS5Lq9t8boeBtPr7nZMvetOJMzteWFTyPEhDEhdU1lwr239unGQgfkDW2lknBH3lYLoaDDFNt&#10;L/xF5zyUIoawT1FBFUKXSumLigz6ke2II/djncEQoSuldniJ4aaV4ySZSoM1x4YKO1pXVJzyX6PA&#10;bSbvQZ62m5fmsznM7e6oj3qi1ONDv3oDEagPd/G/+0PH+a9w+yUeI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TQEcMAAADbAAAADwAAAAAAAAAAAAAAAACYAgAAZHJzL2Rv&#10;d25yZXYueG1sUEsFBgAAAAAEAAQA9QAAAIgDAAAAAA==&#10;" fillcolor="black" stroked="f"/>
                      <v:oval id="Oval 667" o:spid="_x0000_s1043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tEY8UA&#10;AADbAAAADwAAAGRycy9kb3ducmV2LnhtbESPQWvCQBCF70L/wzIFb7ppUampq5SiWHoQmhbE25Cd&#10;JtHsbNhdNf33nYPgbYb35r1vFqvetepCITaeDTyNM1DEpbcNVwZ+vjejF1AxIVtsPZOBP4qwWj4M&#10;Fphbf+UvuhSpUhLCMUcDdUpdrnUsa3IYx74jFu3XB4dJ1lBpG/Aq4a7Vz1k20w4bloYaO3qvqTwV&#10;Z2cgrKfbpE+b9eS4O+7n/vNgD3ZqzPCxf3sFlahPd/Pt+sMKvsDKLzKAX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i0RjxQAAANsAAAAPAAAAAAAAAAAAAAAAAJgCAABkcnMv&#10;ZG93bnJldi54bWxQSwUGAAAAAAQABAD1AAAAigMAAAAA&#10;" fillcolor="black" stroked="f"/>
                      <v:oval id="Oval 668" o:spid="_x0000_s1044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fh+MEA&#10;AADbAAAADwAAAGRycy9kb3ducmV2LnhtbERPTYvCMBC9C/6HMII3TVdU1q5RRBTFg7AqLN6GZrat&#10;NpOSRO3++40geJvH+5zpvDGVuJPzpWUFH/0EBHFmdcm5gtNx3fsE4QOyxsoyKfgjD/NZuzXFVNsH&#10;f9P9EHIRQ9inqKAIoU6l9FlBBn3f1sSR+7XOYIjQ5VI7fMRwU8lBkoylwZJjQ4E1LQvKroebUeBW&#10;o02Q1/VqeNlffiZ2d9ZnPVKq22kWXyACNeEtfrm3Os6fwPOXeIC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H4fjBAAAA2wAAAA8AAAAAAAAAAAAAAAAAmAIAAGRycy9kb3du&#10;cmV2LnhtbFBLBQYAAAAABAAEAPUAAACGAwAAAAA=&#10;" fillcolor="black" stroked="f"/>
                      <v:oval id="Oval 669" o:spid="_x0000_s1045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GC2MAA&#10;AADbAAAADwAAAGRycy9kb3ducmV2LnhtbERPy4rCMBTdC/5DuII7TUdUtGMUEUVxMeADBneX5k5b&#10;bW5KErX+vVkMuDyc92zRmEo8yPnSsoKvfgKCOLO65FzB+bTpTUD4gKyxskwKXuRhMW+3Zphq++QD&#10;PY4hFzGEfYoKihDqVEqfFWTQ921NHLk/6wyGCF0utcNnDDeVHCTJWBosOTYUWNOqoOx2vBsFbj3a&#10;BnnbrIfXn+vv1O4v+qJHSnU7zfIbRKAmfMT/7p1WMIjr45f4A+T8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5GC2MAAAADbAAAADwAAAAAAAAAAAAAAAACYAgAAZHJzL2Rvd25y&#10;ZXYueG1sUEsFBgAAAAAEAAQA9QAAAIUDAAAAAA==&#10;" fillcolor="black" stroked="f"/>
                      <v:oval id="Oval 670" o:spid="_x0000_s1046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0nQ8QA&#10;AADbAAAADwAAAGRycy9kb3ducmV2LnhtbESPT4vCMBTE7wt+h/AEb5oq66LVKLIoiocF/4B4ezTP&#10;ttq8lCRq99tvBGGPw8z8hpnOG1OJBzlfWlbQ7yUgiDOrS84VHA+r7giED8gaK8uk4Jc8zGetjymm&#10;2j55R499yEWEsE9RQRFCnUrps4IM+p6tiaN3sc5giNLlUjt8Rrip5CBJvqTBkuNCgTV9F5Td9nej&#10;wC2H6yBvq+Xn9ed6GtvtWZ/1UKlOu1lMQARqwn/43d5oBYM+vL7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dJ0PEAAAA2wAAAA8AAAAAAAAAAAAAAAAAmAIAAGRycy9k&#10;b3ducmV2LnhtbFBLBQYAAAAABAAEAPUAAACJAwAAAAA=&#10;" fillcolor="black" stroked="f"/>
                      <v:oval id="Oval 671" o:spid="_x0000_s1047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+5NMUA&#10;AADbAAAADwAAAGRycy9kb3ducmV2LnhtbESPQWvCQBSE74X+h+UJ3urGUEVjNlKKovQgaAvi7ZF9&#10;JtHs27C7avrvu4VCj8PMfMPky9604k7ON5YVjEcJCOLS6oYrBV+f65cZCB+QNbaWScE3eVgWz085&#10;Zto+eE/3Q6hEhLDPUEEdQpdJ6cuaDPqR7Yijd7bOYIjSVVI7fES4aWWaJFNpsOG4UGNH7zWV18PN&#10;KHCrySbI63r1etldjnP7cdInPVFqOOjfFiAC9eE//NfeagVpCr9f4g+Q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D7k0xQAAANsAAAAPAAAAAAAAAAAAAAAAAJgCAABkcnMv&#10;ZG93bnJldi54bWxQSwUGAAAAAAQABAD1AAAAigMAAAAA&#10;" fillcolor="black" stroked="f"/>
                      <v:oval id="Oval 673" o:spid="_x0000_s1048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Mcr8QA&#10;AADbAAAADwAAAGRycy9kb3ducmV2LnhtbESPQWsCMRSE74X+h/AKvWm2VouuRhFRKh6EroJ4e2xe&#10;d1c3L0uS6vrvjSD0OMzMN8xk1ppaXMj5yrKCj24Cgji3uuJCwX636gxB+ICssbZMCm7kYTZ9fZlg&#10;qu2Vf+iShUJECPsUFZQhNKmUPi/JoO/ahjh6v9YZDFG6QmqH1wg3tewlyZc0WHFcKLGhRUn5Ofsz&#10;Ctxy8B3kebXsn7anw8hujvqoB0q9v7XzMYhAbfgPP9trraD3CY8v8Qf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DHK/EAAAA2wAAAA8AAAAAAAAAAAAAAAAAmAIAAGRycy9k&#10;b3ducmV2LnhtbFBLBQYAAAAABAAEAPUAAACJAwAAAAA=&#10;" fillcolor="black" stroked="f"/>
                      <v:oval id="Oval 674" o:spid="_x0000_s1049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qE28UA&#10;AADbAAAADwAAAGRycy9kb3ducmV2LnhtbESPQWvCQBSE70L/w/IKvemmQaWNrqGUSEsPgrYg3h7Z&#10;1yQm+zbsbjX+e7cgeBxm5htmmQ+mEydyvrGs4HmSgCAurW64UvDzvR6/gPABWWNnmRRcyEO+ehgt&#10;MdP2zFs67UIlIoR9hgrqEPpMSl/WZNBPbE8cvV/rDIYoXSW1w3OEm06mSTKXBhuOCzX29F5T2e7+&#10;jAJXzD6CbNfF9Lg57l/t10Ef9Eypp8fhbQEi0BDu4Vv7UytIp/D/Jf4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qoTbxQAAANsAAAAPAAAAAAAAAAAAAAAAAJgCAABkcnMv&#10;ZG93bnJldi54bWxQSwUGAAAAAAQABAD1AAAAigMAAAAA&#10;" fillcolor="black" stroked="f"/>
                      <v:oval id="Oval 675" o:spid="_x0000_s1050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YhQMUA&#10;AADbAAAADwAAAGRycy9kb3ducmV2LnhtbESPQWvCQBSE70L/w/IKvemm0oim2UgpitKDYFoQb4/s&#10;axLNvg27W03/fbcgeBxm5hsmXw6mExdyvrWs4HmSgCCurG65VvD1uR7PQfiArLGzTAp+ycOyeBjl&#10;mGl75T1dylCLCGGfoYImhD6T0lcNGfQT2xNH79s6gyFKV0vt8BrhppPTJJlJgy3HhQZ7em+oOpc/&#10;RoFbpZsgz+vVy2l3Oizsx1EfdarU0+Pw9goi0BDu4Vt7qxVMU/j/En+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5iFAxQAAANsAAAAPAAAAAAAAAAAAAAAAAJgCAABkcnMv&#10;ZG93bnJldi54bWxQSwUGAAAAAAQABAD1AAAAigMAAAAA&#10;" fillcolor="black" stroked="f"/>
                      <v:oval id="Oval 676" o:spid="_x0000_s1051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S/N8UA&#10;AADbAAAADwAAAGRycy9kb3ducmV2LnhtbESPQWvCQBSE7wX/w/KE3urGUKVG11BKpMVDQSuIt0f2&#10;mcRk34bdrab/3i0Uehxm5htmlQ+mE1dyvrGsYDpJQBCXVjdcKTh8bZ5eQPiArLGzTAp+yEO+Hj2s&#10;MNP2xju67kMlIoR9hgrqEPpMSl/WZNBPbE8cvbN1BkOUrpLa4S3CTSfTJJlLgw3HhRp7equpbPff&#10;RoErZu9Btpvi+fJ5OS7s9qRPeqbU43h4XYIINIT/8F/7QytI5/D7Jf4A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NL83xQAAANsAAAAPAAAAAAAAAAAAAAAAAJgCAABkcnMv&#10;ZG93bnJldi54bWxQSwUGAAAAAAQABAD1AAAAigMAAAAA&#10;" fillcolor="black" stroked="f"/>
                      <v:oval id="Oval 677" o:spid="_x0000_s1052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garMUA&#10;AADbAAAADwAAAGRycy9kb3ducmV2LnhtbESPT2sCMRTE7wW/Q3hCbzWr1FbXjSKitHgQqoJ4e2ye&#10;+8fNy5Kkuv32plDocZiZ3zDZojONuJHzlWUFw0ECgji3uuJCwfGweZmA8AFZY2OZFPyQh8W895Rh&#10;qu2dv+i2D4WIEPYpKihDaFMpfV6SQT+wLXH0LtYZDFG6QmqH9wg3jRwlyZs0WHFcKLGlVUn5df9t&#10;FLj1+CPI62b9Wu/q09Ruz/qsx0o997vlDESgLvyH/9qfWsHoHX6/xB8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eBqsxQAAANsAAAAPAAAAAAAAAAAAAAAAAJgCAABkcnMv&#10;ZG93bnJldi54bWxQSwUGAAAAAAQABAD1AAAAigMAAAAA&#10;" fillcolor="black" stroked="f"/>
                      <v:oval id="Oval 678" o:spid="_x0000_s1053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eO3sAA&#10;AADbAAAADwAAAGRycy9kb3ducmV2LnhtbERPy4rCMBTdC/5DuII7TUdUtGMUEUVxMeADBneX5k5b&#10;bW5KErX+vVkMuDyc92zRmEo8yPnSsoKvfgKCOLO65FzB+bTpTUD4gKyxskwKXuRhMW+3Zphq++QD&#10;PY4hFzGEfYoKihDqVEqfFWTQ921NHLk/6wyGCF0utcNnDDeVHCTJWBosOTYUWNOqoOx2vBsFbj3a&#10;BnnbrIfXn+vv1O4v+qJHSnU7zfIbRKAmfMT/7p1WMIhj45f4A+T8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eO3sAAAADbAAAADwAAAAAAAAAAAAAAAACYAgAAZHJzL2Rvd25y&#10;ZXYueG1sUEsFBgAAAAAEAAQA9QAAAIUDAAAAAA==&#10;" fillcolor="black" stroked="f"/>
                      <v:oval id="Oval 679" o:spid="_x0000_s1054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srRcUA&#10;AADbAAAADwAAAGRycy9kb3ducmV2LnhtbESPQWvCQBSE7wX/w/KE3pqNUkuNriJFafFQMBXE2yP7&#10;TKLZt2F3m6T/visUehxm5htmuR5MIzpyvrasYJKkIIgLq2suFRy/dk+vIHxA1thYJgU/5GG9Gj0s&#10;MdO25wN1eShFhLDPUEEVQptJ6YuKDPrEtsTRu1hnMETpSqkd9hFuGjlN0xdpsOa4UGFLbxUVt/zb&#10;KHDb2XuQt932+fp5Pc3t/qzPeqbU43jYLEAEGsJ/+K/9oRVM53D/En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qytFxQAAANsAAAAPAAAAAAAAAAAAAAAAAJgCAABkcnMv&#10;ZG93bnJldi54bWxQSwUGAAAAAAQABAD1AAAAigMAAAAA&#10;" fillcolor="black" stroked="f"/>
                      <v:oval id="Oval 680" o:spid="_x0000_s1055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gUBcIA&#10;AADbAAAADwAAAGRycy9kb3ducmV2LnhtbERPz2vCMBS+D/wfwhN2m6luyqzGIqNlw4OgGwxvj+bZ&#10;1jYvJcm0++/NYbDjx/d7nQ2mE1dyvrGsYDpJQBCXVjdcKfj6LJ5eQfiArLGzTAp+yUO2GT2sMdX2&#10;xge6HkMlYgj7FBXUIfSplL6syaCf2J44cmfrDIYIXSW1w1sMN52cJclCGmw4NtTY01tNZXv8MQpc&#10;Pn8Psi3yl8v+8r20u5M+6blSj+NhuwIRaAj/4j/3h1bwHNfHL/EH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SBQFwgAAANsAAAAPAAAAAAAAAAAAAAAAAJgCAABkcnMvZG93&#10;bnJldi54bWxQSwUGAAAAAAQABAD1AAAAhwMAAAAA&#10;" fillcolor="black" stroked="f"/>
                      <v:oval id="Oval 681" o:spid="_x0000_s1056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SxnsUA&#10;AADbAAAADwAAAGRycy9kb3ducmV2LnhtbESPT2sCMRTE74LfITzBW81aq7TbjSJFqfQgaAXx9tg8&#10;94+blyVJdfvtTaHgcZiZ3zDZojONuJLzlWUF41ECgji3uuJCweF7/fQKwgdkjY1lUvBLHhbzfi/D&#10;VNsb7+i6D4WIEPYpKihDaFMpfV6SQT+yLXH0ztYZDFG6QmqHtwg3jXxOkpk0WHFcKLGlj5Lyy/7H&#10;KHCr6WeQl/Xqpd7Wxzf7ddInPVVqOOiW7yACdeER/m9vtILJGP6+x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BLGexQAAANsAAAAPAAAAAAAAAAAAAAAAAJgCAABkcnMv&#10;ZG93bnJldi54bWxQSwUGAAAAAAQABAD1AAAAigMAAAAA&#10;" fillcolor="black" stroked="f"/>
                      <v:oval id="Oval 682" o:spid="_x0000_s1057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Yv6cQA&#10;AADbAAAADwAAAGRycy9kb3ducmV2LnhtbESPQWsCMRSE74X+h/AKvWm2VouuRhFRKh6EroJ4e2xe&#10;d1c3L0uS6vrvjSD0OMzMN8xk1ppaXMj5yrKCj24Cgji3uuJCwX636gxB+ICssbZMCm7kYTZ9fZlg&#10;qu2Vf+iShUJECPsUFZQhNKmUPi/JoO/ahjh6v9YZDFG6QmqH1wg3tewlyZc0WHFcKLGhRUn5Ofsz&#10;Ctxy8B3kebXsn7anw8hujvqoB0q9v7XzMYhAbfgPP9trreCzB48v8Qf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WL+nEAAAA2wAAAA8AAAAAAAAAAAAAAAAAmAIAAGRycy9k&#10;b3ducmV2LnhtbFBLBQYAAAAABAAEAPUAAACJAwAAAAA=&#10;" fillcolor="black" stroked="f"/>
                      <v:oval id="Oval 683" o:spid="_x0000_s1058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qKcsUA&#10;AADbAAAADwAAAGRycy9kb3ducmV2LnhtbESPT2sCMRTE7wW/Q3hCb5q1Vmm3G6UUxeJB0Ari7bF5&#10;7h83L0sSdfvtG0HocZiZ3zDZvDONuJLzlWUFo2ECgji3uuJCwf5nOXgD4QOyxsYyKfglD/NZ7ynD&#10;VNsbb+m6C4WIEPYpKihDaFMpfV6SQT+0LXH0TtYZDFG6QmqHtwg3jXxJkqk0WHFcKLGlr5Ly8+5i&#10;FLjFZBXkebl4rTf14d2uj/qoJ0o997vPDxCBuvAffrS/tYLxGO5f4g+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mopyxQAAANsAAAAPAAAAAAAAAAAAAAAAAJgCAABkcnMv&#10;ZG93bnJldi54bWxQSwUGAAAAAAQABAD1AAAAigMAAAAA&#10;" fillcolor="black" stroked="f"/>
                      <v:oval id="Oval 684" o:spid="_x0000_s1059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SBsUA&#10;AADbAAAADwAAAGRycy9kb3ducmV2LnhtbESPW2sCMRSE3wv+h3CEvmm2XoquG0VEaemDUBXEt8Pm&#10;dC9uTpYk1e2/bwpCH4eZ+YbJVp1pxI2crywreBkmIIhzqysuFJyOu8EMhA/IGhvLpOCHPKyWvacM&#10;U23v/Em3QyhEhLBPUUEZQptK6fOSDPqhbYmj92WdwRClK6R2eI9w08hRkrxKgxXHhRJb2pSUXw/f&#10;RoHbTt+CvO62k3pfn+f246IveqrUc79bL0AE6sJ/+NF+1wrGE/j7En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cxIGxQAAANsAAAAPAAAAAAAAAAAAAAAAAJgCAABkcnMv&#10;ZG93bnJldi54bWxQSwUGAAAAAAQABAD1AAAAigMAAAAA&#10;" fillcolor="black" stroked="f"/>
                      <v:oval id="Oval 685" o:spid="_x0000_s1060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+3ncQA&#10;AADbAAAADwAAAGRycy9kb3ducmV2LnhtbESPQWsCMRSE7wX/Q3hCbzWrdaVujSKiKD0IakG8PTav&#10;u6ublyWJuv57Uyj0OMzMN8xk1ppa3Mj5yrKCfi8BQZxbXXGh4PuwevsA4QOyxtoyKXiQh9m08zLB&#10;TNs77+i2D4WIEPYZKihDaDIpfV6SQd+zDXH0fqwzGKJ0hdQO7xFuajlIkpE0WHFcKLGhRUn5ZX81&#10;CtwyXQd5WS2H5+35OLZfJ33SqVKv3Xb+CSJQG/7Df+2NVvCewu+X+AP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/t53EAAAA2wAAAA8AAAAAAAAAAAAAAAAAmAIAAGRycy9k&#10;b3ducmV2LnhtbFBLBQYAAAAABAAEAPUAAACJAwAAAAA=&#10;" fillcolor="black" stroked="f"/>
                      <v:oval id="Oval 686" o:spid="_x0000_s1061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0p6sUA&#10;AADbAAAADwAAAGRycy9kb3ducmV2LnhtbESPT2sCMRTE70K/Q3iF3jTb+gddjVJEsXgQugri7bF5&#10;3V3dvCxJqttvbwShx2FmfsPMFq2pxZWcrywreO8lIIhzqysuFBz26+4YhA/IGmvLpOCPPCzmL50Z&#10;ptre+JuuWShEhLBPUUEZQpNK6fOSDPqebYij92OdwRClK6R2eItwU8uPJBlJgxXHhRIbWpaUX7Jf&#10;o8CthpsgL+vV4Lw7Hyd2e9InPVTq7bX9nIII1Ib/8LP9pRX0R/D4En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7SnqxQAAANsAAAAPAAAAAAAAAAAAAAAAAJgCAABkcnMv&#10;ZG93bnJldi54bWxQSwUGAAAAAAQABAD1AAAAigMAAAAA&#10;" fillcolor="black" stroked="f"/>
                    </v:group>
                    <v:group id="Group 688" o:spid="_x0000_s1062" style="position:absolute;left:4795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  <v:oval id="Oval 689" o:spid="_x0000_s1063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4YA8IA&#10;AADbAAAADwAAAGRycy9kb3ducmV2LnhtbERPz2vCMBS+D/wfwhN2m6luyqzGIqNlw4OgGwxvj+bZ&#10;1jYvJcm0++/NYbDjx/d7nQ2mE1dyvrGsYDpJQBCXVjdcKfj6LJ5eQfiArLGzTAp+yUO2GT2sMdX2&#10;xge6HkMlYgj7FBXUIfSplL6syaCf2J44cmfrDIYIXSW1w1sMN52cJclCGmw4NtTY01tNZXv8MQpc&#10;Pn8Psi3yl8v+8r20u5M+6blSj+NhuwIRaAj/4j/3h1bwHMfGL/EH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PhgDwgAAANsAAAAPAAAAAAAAAAAAAAAAAJgCAABkcnMvZG93&#10;bnJldi54bWxQSwUGAAAAAAQABAD1AAAAhwMAAAAA&#10;" fillcolor="black" stroked="f"/>
                      <v:oval id="Oval 690" o:spid="_x0000_s1064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9mMQA&#10;AADbAAAADwAAAGRycy9kb3ducmV2LnhtbESPQWsCMRSE74X+h/AKvWm2VouuRimiWDwIXQXx9tg8&#10;d1c3L0sSdf33jSD0OMzMN8xk1ppaXMn5yrKCj24Cgji3uuJCwW677AxB+ICssbZMCu7kYTZ9fZlg&#10;qu2Nf+mahUJECPsUFZQhNKmUPi/JoO/ahjh6R+sMhihdIbXDW4SbWvaS5EsarDgulNjQvKT8nF2M&#10;ArcYrII8Lxf90+a0H9n1QR/0QKn3t/Z7DCJQG/7Dz/aPVvA5gseX+APk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yvZjEAAAA2wAAAA8AAAAAAAAAAAAAAAAAmAIAAGRycy9k&#10;b3ducmV2LnhtbFBLBQYAAAAABAAEAPUAAACJAwAAAAA=&#10;" fillcolor="black" stroked="f"/>
                      <v:oval id="Oval 691" o:spid="_x0000_s1065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5neMIA&#10;AADbAAAADwAAAGRycy9kb3ducmV2LnhtbERPy2rCQBTdF/yH4QrumklFi6aOIqJYuij4gJLdJXOb&#10;RDN3wsyYpH/fWRS6PJz3ajOYRnTkfG1ZwUuSgiAurK65VHC9HJ4XIHxA1thYJgU/5GGzHj2tMNO2&#10;5xN151CKGMI+QwVVCG0mpS8qMugT2xJH7ts6gyFCV0rtsI/hppHTNH2VBmuODRW2tKuouJ8fRoHb&#10;z49B3g/72e3z9rW0H7nO9VypyXjYvoEINIR/8Z/7XSuYxfXxS/w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Tmd4wgAAANsAAAAPAAAAAAAAAAAAAAAAAJgCAABkcnMvZG93&#10;bnJldi54bWxQSwUGAAAAAAQABAD1AAAAhwMAAAAA&#10;" fillcolor="black" stroked="f"/>
                      <v:oval id="Oval 692" o:spid="_x0000_s1066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LC48UA&#10;AADbAAAADwAAAGRycy9kb3ducmV2LnhtbESPQWvCQBSE74X+h+UJ3uomRUuNrqGUiNJDQSuIt0f2&#10;mcRk34bdVdN/3y0Uehxm5htmmQ+mEzdyvrGsIJ0kIIhLqxuuFBy+1k+vIHxA1thZJgXf5CFfPT4s&#10;MdP2zju67UMlIoR9hgrqEPpMSl/WZNBPbE8cvbN1BkOUrpLa4T3CTSefk+RFGmw4LtTY03tNZbu/&#10;GgWumG2CbNfF9PJ5Oc7tx0mf9Eyp8Wh4W4AINIT/8F97qxVMU/j9En+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AsLjxQAAANsAAAAPAAAAAAAAAAAAAAAAAJgCAABkcnMv&#10;ZG93bnJldi54bWxQSwUGAAAAAAQABAD1AAAAigMAAAAA&#10;" fillcolor="black" stroked="f"/>
                      <v:oval id="Oval 693" o:spid="_x0000_s1067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BclMUA&#10;AADbAAAADwAAAGRycy9kb3ducmV2LnhtbESPQWvCQBSE70L/w/IKvemmQaWNrqGUSEsPgrYg3h7Z&#10;1yQm+zbsbjX+e7cgeBxm5htmmQ+mEydyvrGs4HmSgCAurW64UvDzvR6/gPABWWNnmRRcyEO+ehgt&#10;MdP2zFs67UIlIoR9hgrqEPpMSl/WZNBPbE8cvV/rDIYoXSW1w3OEm06mSTKXBhuOCzX29F5T2e7+&#10;jAJXzD6CbNfF9Lg57l/t10Ef9Eypp8fhbQEi0BDu4Vv7UyuYpvD/Jf4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0FyUxQAAANsAAAAPAAAAAAAAAAAAAAAAAJgCAABkcnMv&#10;ZG93bnJldi54bWxQSwUGAAAAAAQABAD1AAAAigMAAAAA&#10;" fillcolor="black" stroked="f"/>
                      <v:oval id="Oval 694" o:spid="_x0000_s1068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z5D8UA&#10;AADbAAAADwAAAGRycy9kb3ducmV2LnhtbESPW2sCMRSE3wv+h3CEvmm2XoquG0VEaemDUBXEt8Pm&#10;dC9uTpYk1e2/bwpCH4eZ+YbJVp1pxI2crywreBkmIIhzqysuFJyOu8EMhA/IGhvLpOCHPKyWvacM&#10;U23v/Em3QyhEhLBPUUEZQptK6fOSDPqhbYmj92WdwRClK6R2eI9w08hRkrxKgxXHhRJb2pSUXw/f&#10;RoHbTt+CvO62k3pfn+f246IveqrUc79bL0AE6sJ/+NF+1womY/j7En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nPkPxQAAANsAAAAPAAAAAAAAAAAAAAAAAJgCAABkcnMv&#10;ZG93bnJldi54bWxQSwUGAAAAAAQABAD1AAAAigMAAAAA&#10;" fillcolor="black" stroked="f"/>
                      <v:oval id="Oval 695" o:spid="_x0000_s1069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he8UA&#10;AADbAAAADwAAAGRycy9kb3ducmV2LnhtbESPQWvCQBSE74X+h+UJ3urGEkVjNlKKovQgaAvi7ZF9&#10;JtHs27C7avrvu4VCj8PMfMPky9604k7ON5YVjEcJCOLS6oYrBV+f65cZCB+QNbaWScE3eVgWz085&#10;Zto+eE/3Q6hEhLDPUEEdQpdJ6cuaDPqR7Yijd7bOYIjSVVI7fES4aeVrkkylwYbjQo0dvddUXg83&#10;o8CtJpsgr+tVetldjnP7cdInPVFqOOjfFiAC9eE//NfeagVpCr9f4g+Q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dWF7xQAAANsAAAAPAAAAAAAAAAAAAAAAAJgCAABkcnMv&#10;ZG93bnJldi54bWxQSwUGAAAAAAQABAD1AAAAigMAAAAA&#10;" fillcolor="black" stroked="f"/>
                      <v:oval id="Oval 696" o:spid="_x0000_s1070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E4MUA&#10;AADbAAAADwAAAGRycy9kb3ducmV2LnhtbESPQWvCQBSE70L/w/IK3nTTYkTTbKQUpaUHwbQg3h7Z&#10;1ySafRt2V03/fbcgeBxm5hsmXw2mExdyvrWs4GmagCCurG65VvD9tZksQPiArLGzTAp+ycOqeBjl&#10;mGl75R1dylCLCGGfoYImhD6T0lcNGfRT2xNH78c6gyFKV0vt8BrhppPPSTKXBluOCw329NZQdSrP&#10;RoFbp+9Bnjbr2XF73C/t50EfdKrU+HF4fQERaAj38K39oRXMUvj/En+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OcTgxQAAANsAAAAPAAAAAAAAAAAAAAAAAJgCAABkcnMv&#10;ZG93bnJldi54bWxQSwUGAAAAAAQABAD1AAAAigMAAAAA&#10;" fillcolor="black" stroked="f"/>
                      <v:oval id="Oval 697" o:spid="_x0000_s1071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tal8UA&#10;AADbAAAADwAAAGRycy9kb3ducmV2LnhtbESPQWvCQBSE7wX/w/KE3urGolKjayglocVDQSuIt0f2&#10;mcRk34bdrab/3i0Uehxm5htmnQ2mE1dyvrGsYDpJQBCXVjdcKTh8FU8vIHxA1thZJgU/5CHbjB7W&#10;mGp74x1d96ESEcI+RQV1CH0qpS9rMugntieO3tk6gyFKV0nt8BbhppPPSbKQBhuOCzX29FZT2e6/&#10;jQKXz9+DbIt8dvm8HJd2e9InPVfqcTy8rkAEGsJ/+K/9oRXMFvD7Jf4A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61qXxQAAANsAAAAPAAAAAAAAAAAAAAAAAJgCAABkcnMv&#10;ZG93bnJldi54bWxQSwUGAAAAAAQABAD1AAAAigMAAAAA&#10;" fillcolor="black" stroked="f"/>
                      <v:oval id="Oval 698" o:spid="_x0000_s1072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f/DMUA&#10;AADbAAAADwAAAGRycy9kb3ducmV2LnhtbESPT2sCMRTE7wW/Q3hCbzWraKvrRpGitHgQqoJ4e2ye&#10;+8fNy5Kkuv32plDocZiZ3zDZsjONuJHzlWUFw0ECgji3uuJCwfGweZmC8AFZY2OZFPyQh+Wi95Rh&#10;qu2dv+i2D4WIEPYpKihDaFMpfV6SQT+wLXH0LtYZDFG6QmqH9wg3jRwlyas0WHFcKLGl95Ly6/7b&#10;KHDryUeQ1816XO/q08xuz/qsJ0o997vVHESgLvyH/9qfWsH4DX6/xB8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p/8MxQAAANsAAAAPAAAAAAAAAAAAAAAAAJgCAABkcnMv&#10;ZG93bnJldi54bWxQSwUGAAAAAAQABAD1AAAAigMAAAAA&#10;" fillcolor="black" stroked="f"/>
                      <v:oval id="Oval 699" o:spid="_x0000_s1073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hrfsIA&#10;AADbAAAADwAAAGRycy9kb3ducmV2LnhtbERPy2rCQBTdF/yH4QrumklFi6aOIqJYuij4gJLdJXOb&#10;RDN3wsyYpH/fWRS6PJz3ajOYRnTkfG1ZwUuSgiAurK65VHC9HJ4XIHxA1thYJgU/5GGzHj2tMNO2&#10;5xN151CKGMI+QwVVCG0mpS8qMugT2xJH7ts6gyFCV0rtsI/hppHTNH2VBmuODRW2tKuouJ8fRoHb&#10;z49B3g/72e3z9rW0H7nO9VypyXjYvoEINIR/8Z/7XSuYxbHxS/w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OGt+wgAAANsAAAAPAAAAAAAAAAAAAAAAAJgCAABkcnMvZG93&#10;bnJldi54bWxQSwUGAAAAAAQABAD1AAAAhwMAAAAA&#10;" fillcolor="black" stroked="f"/>
                      <v:oval id="Oval 700" o:spid="_x0000_s1074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TO5cMA&#10;AADbAAAADwAAAGRycy9kb3ducmV2LnhtbESPQYvCMBSE78L+h/AWvGm6oqLVKIsoyh4EdWHx9mie&#10;bbV5KUnU+u/NguBxmJlvmOm8MZW4kfOlZQVf3QQEcWZ1ybmC38OqMwLhA7LGyjIpeJCH+eyjNcVU&#10;2zvv6LYPuYgQ9ikqKEKoUyl9VpBB37U1cfRO1hkMUbpcaof3CDeV7CXJUBosOS4UWNOioOyyvxoF&#10;bjlYB3lZLfvn7flvbH+O+qgHSrU/m+8JiEBNeIdf7Y1W0B/D/5f4A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3TO5cMAAADbAAAADwAAAAAAAAAAAAAAAACYAgAAZHJzL2Rv&#10;d25yZXYueG1sUEsFBgAAAAAEAAQA9QAAAIgDAAAAAA==&#10;" fillcolor="black" stroked="f"/>
                      <v:oval id="Oval 701" o:spid="_x0000_s1075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fxpcIA&#10;AADbAAAADwAAAGRycy9kb3ducmV2LnhtbERPz2vCMBS+C/4P4Q28abphZeuMRYbi8DCYGwxvj+at&#10;rW1eShLb7r83h4HHj+/3Oh9NK3pyvras4HGRgCAurK65VPD9tZ8/g/ABWWNrmRT8kYd8M52sMdN2&#10;4E/qT6EUMYR9hgqqELpMSl9UZNAvbEccuV/rDIYIXSm1wyGGm1Y+JclKGqw5NlTY0VtFRXO6GgVu&#10;lx6CbPa75eXj8vNij2d91qlSs4dx+woi0Bju4n/3u1aQxvXxS/w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l/GlwgAAANsAAAAPAAAAAAAAAAAAAAAAAJgCAABkcnMvZG93&#10;bnJldi54bWxQSwUGAAAAAAQABAD1AAAAhwMAAAAA&#10;" fillcolor="black" stroked="f"/>
                      <v:oval id="Oval 702" o:spid="_x0000_s1076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UPsUA&#10;AADbAAAADwAAAGRycy9kb3ducmV2LnhtbESPQWvCQBSE74L/YXlCb7qxNFKjq5SS0NKDUFsQb4/s&#10;M4lm34bdrcZ/7xYEj8PMfMMs171pxZmcbywrmE4SEMSl1Q1XCn5/ivErCB+QNbaWScGVPKxXw8ES&#10;M20v/E3nbahEhLDPUEEdQpdJ6cuaDPqJ7Yijd7DOYIjSVVI7vES4aeVzksykwYbjQo0dvddUnrZ/&#10;RoHL048gT0X+ctwcd3P7tdd7nSr1NOrfFiAC9eERvrc/tYJ0Cv9f4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21Q+xQAAANsAAAAPAAAAAAAAAAAAAAAAAJgCAABkcnMv&#10;ZG93bnJldi54bWxQSwUGAAAAAAQABAD1AAAAigMAAAAA&#10;" fillcolor="black" stroked="f"/>
                      <v:oval id="Oval 703" o:spid="_x0000_s1077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nKScUA&#10;AADbAAAADwAAAGRycy9kb3ducmV2LnhtbESPQWvCQBSE70L/w/IKvemm0oim2UgpitKDYFoQb4/s&#10;axLNvg27W03/fbcgeBxm5hsmXw6mExdyvrWs4HmSgCCurG65VvD1uR7PQfiArLGzTAp+ycOyeBjl&#10;mGl75T1dylCLCGGfoYImhD6T0lcNGfQT2xNH79s6gyFKV0vt8BrhppPTJJlJgy3HhQZ7em+oOpc/&#10;RoFbpZsgz+vVy2l3Oizsx1EfdarU0+Pw9goi0BDu4Vt7qxWkU/j/En+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cpJxQAAANsAAAAPAAAAAAAAAAAAAAAAAJgCAABkcnMv&#10;ZG93bnJldi54bWxQSwUGAAAAAAQABAD1AAAAigMAAAAA&#10;" fillcolor="black" stroked="f"/>
                      <v:oval id="Oval 704" o:spid="_x0000_s1078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Vv0sQA&#10;AADbAAAADwAAAGRycy9kb3ducmV2LnhtbESPQWsCMRSE7wX/Q3hCbzWrdaVujSKiKD0IakG8PTav&#10;u6ublyWJuv57Uyj0OMzMN8xk1ppa3Mj5yrKCfi8BQZxbXXGh4PuwevsA4QOyxtoyKXiQh9m08zLB&#10;TNs77+i2D4WIEPYZKihDaDIpfV6SQd+zDXH0fqwzGKJ0hdQO7xFuajlIkpE0WHFcKLGhRUn5ZX81&#10;CtwyXQd5WS2H5+35OLZfJ33SqVKv3Xb+CSJQG/7Df+2NVpC+w++X+AP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Fb9LEAAAA2wAAAA8AAAAAAAAAAAAAAAAAmAIAAGRycy9k&#10;b3ducmV2LnhtbFBLBQYAAAAABAAEAPUAAACJAwAAAAA=&#10;" fillcolor="black" stroked="f"/>
                      <v:oval id="Oval 705" o:spid="_x0000_s1079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z3psUA&#10;AADbAAAADwAAAGRycy9kb3ducmV2LnhtbESPQWvCQBSE70L/w/IK3nTTYkTTbKQUpaUHwbQg3h7Z&#10;1ySafRt2V03/fbcgeBxm5hsmXw2mExdyvrWs4GmagCCurG65VvD9tZksQPiArLGzTAp+ycOqeBjl&#10;mGl75R1dylCLCGGfoYImhD6T0lcNGfRT2xNH78c6gyFKV0vt8BrhppPPSTKXBluOCw329NZQdSrP&#10;RoFbp+9Bnjbr2XF73C/t50EfdKrU+HF4fQERaAj38K39oRWkM/j/En+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rPemxQAAANsAAAAPAAAAAAAAAAAAAAAAAJgCAABkcnMv&#10;ZG93bnJldi54bWxQSwUGAAAAAAQABAD1AAAAigMAAAAA&#10;" fillcolor="black" stroked="f"/>
                      <v:oval id="Oval 706" o:spid="_x0000_s1080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BSPcUA&#10;AADbAAAADwAAAGRycy9kb3ducmV2LnhtbESPQWvCQBSE70L/w/IKvemmpZE2uoZSIkoPgmlBvD2y&#10;r0k0+zbsbjX+e7cgeBxm5htmng+mEydyvrWs4HmSgCCurG65VvDzvRy/gfABWWNnmRRcyEO+eBjN&#10;MdP2zFs6laEWEcI+QwVNCH0mpa8aMugntieO3q91BkOUrpba4TnCTSdfkmQqDbYcFxrs6bOh6lj+&#10;GQWuSFdBHpfF62Fz2L3br73e61Spp8fhYwYi0BDu4Vt7rRWkK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4FI9xQAAANsAAAAPAAAAAAAAAAAAAAAAAJgCAABkcnMv&#10;ZG93bnJldi54bWxQSwUGAAAAAAQABAD1AAAAigMAAAAA&#10;" fillcolor="black" stroked="f"/>
                      <v:oval id="Oval 707" o:spid="_x0000_s1081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LMSsUA&#10;AADbAAAADwAAAGRycy9kb3ducmV2LnhtbESPQWvCQBSE70L/w/IK3nTTYqSmrqGUSKUHoWlBvD2y&#10;r0k0+zbsbjX++64geBxm5htmmQ+mEydyvrWs4GmagCCurG65VvDzvZ68gPABWWNnmRRcyEO+ehgt&#10;MdP2zF90KkMtIoR9hgqaEPpMSl81ZNBPbU8cvV/rDIYoXS21w3OEm04+J8lcGmw5LjTY03tD1bH8&#10;MwpckX4EeVwXs8P2sFvYz73e61Sp8ePw9goi0BDu4Vt7oxWkc7h+iT9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MsxKxQAAANsAAAAPAAAAAAAAAAAAAAAAAJgCAABkcnMv&#10;ZG93bnJldi54bWxQSwUGAAAAAAQABAD1AAAAigMAAAAA&#10;" fillcolor="black" stroked="f"/>
                      <v:oval id="Oval 708" o:spid="_x0000_s1082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5p0cQA&#10;AADbAAAADwAAAGRycy9kb3ducmV2LnhtbESPQWsCMRSE7wX/Q3hCbzWrdGvdGkVEUTwIakG8PTav&#10;u6ublyWJuv57Uyj0OMzMN8x42ppa3Mj5yrKCfi8BQZxbXXGh4PuwfPsE4QOyxtoyKXiQh+mk8zLG&#10;TNs77+i2D4WIEPYZKihDaDIpfV6SQd+zDXH0fqwzGKJ0hdQO7xFuajlIkg9psOK4UGJD85Lyy/5q&#10;FLhFugrysly8n7fn48huTvqkU6Veu+3sC0SgNvyH/9prrSAdwu+X+APk5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+adHEAAAA2wAAAA8AAAAAAAAAAAAAAAAAmAIAAGRycy9k&#10;b3ducmV2LnhtbFBLBQYAAAAABAAEAPUAAACJAwAAAAA=&#10;" fillcolor="black" stroked="f"/>
                      <v:oval id="Oval 709" o:spid="_x0000_s1083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H9o8IA&#10;AADbAAAADwAAAGRycy9kb3ducmV2LnhtbERPz2vCMBS+C/4P4Q28abphZeuMRYbi8DCYGwxvj+at&#10;rW1eShLb7r83h4HHj+/3Oh9NK3pyvras4HGRgCAurK65VPD9tZ8/g/ABWWNrmRT8kYd8M52sMdN2&#10;4E/qT6EUMYR9hgqqELpMSl9UZNAvbEccuV/rDIYIXSm1wyGGm1Y+JclKGqw5NlTY0VtFRXO6GgVu&#10;lx6CbPa75eXj8vNij2d91qlSs4dx+woi0Bju4n/3u1aQxrHxS/w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4f2jwgAAANsAAAAPAAAAAAAAAAAAAAAAAJgCAABkcnMvZG93&#10;bnJldi54bWxQSwUGAAAAAAQABAD1AAAAhwMAAAAA&#10;" fillcolor="black" stroked="f"/>
                      <v:oval id="Oval 710" o:spid="_x0000_s1084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1YOMQA&#10;AADbAAAADwAAAGRycy9kb3ducmV2LnhtbESPQWvCQBSE7wX/w/IEb7ppaYpGVxFRWjwUTAvi7ZF9&#10;TaLZt2F31fjvXUHocZiZb5jZojONuJDztWUFr6MEBHFhdc2lgt+fzXAMwgdkjY1lUnAjD4t572WG&#10;mbZX3tElD6WIEPYZKqhCaDMpfVGRQT+yLXH0/qwzGKJ0pdQOrxFuGvmWJB/SYM1xocKWVhUVp/xs&#10;FLh1+hnkabN+P34f9xO7PeiDTpUa9LvlFESgLvyHn+0vrSCdwONL/A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tWDjEAAAA2wAAAA8AAAAAAAAAAAAAAAAAmAIAAGRycy9k&#10;b3ducmV2LnhtbFBLBQYAAAAABAAEAPUAAACJAwAAAAA=&#10;" fillcolor="black" stroked="f"/>
                      <v:oval id="Oval 711" o:spid="_x0000_s1085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s7GMIA&#10;AADbAAAADwAAAGRycy9kb3ducmV2LnhtbERPz2vCMBS+D/wfwhN2s6ljylaNRaSysYNgN5DeHs2z&#10;rTYvJcm0+++Xw2DHj+/3Oh9NL27kfGdZwTxJQRDXVnfcKPj63M9eQPiArLG3TAp+yEO+mTysMdP2&#10;zke6laERMYR9hgraEIZMSl+3ZNAndiCO3Nk6gyFC10jt8B7DTS+f0nQpDXYcG1ocaNdSfS2/jQJX&#10;LN6CvO6L58vhcnq1H5Wu9EKpx+m4XYEINIZ/8Z/7XStYxvXxS/w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+zsYwgAAANsAAAAPAAAAAAAAAAAAAAAAAJgCAABkcnMvZG93&#10;bnJldi54bWxQSwUGAAAAAAQABAD1AAAAhwMAAAAA&#10;" fillcolor="black" stroked="f"/>
                      <v:oval id="Oval 712" o:spid="_x0000_s1086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eeg8QA&#10;AADbAAAADwAAAGRycy9kb3ducmV2LnhtbESPT4vCMBTE7wt+h/AEb5q6qGg1iiyKi4cF/4B4ezTP&#10;ttq8lCRq99ubBWGPw8z8hpktGlOJBzlfWlbQ7yUgiDOrS84VHA/r7hiED8gaK8uk4Jc8LOatjxmm&#10;2j55R499yEWEsE9RQRFCnUrps4IM+p6tiaN3sc5giNLlUjt8Rrip5GeSjKTBkuNCgTV9FZTd9nej&#10;wK2GmyBv69Xg+nM9Tez2rM96qFSn3SynIAI14T/8bn9rBaM+/H2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noPEAAAA2wAAAA8AAAAAAAAAAAAAAAAAmAIAAGRycy9k&#10;b3ducmV2LnhtbFBLBQYAAAAABAAEAPUAAACJAwAAAAA=&#10;" fillcolor="black" stroked="f"/>
                      <v:oval id="Oval 713" o:spid="_x0000_s1087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A9MUA&#10;AADbAAAADwAAAGRycy9kb3ducmV2LnhtbESPQWvCQBSE7wX/w/KE3urGUKVG11BKpMVDQSuIt0f2&#10;mcRk34bdrab/3i0Uehxm5htmlQ+mE1dyvrGsYDpJQBCXVjdcKTh8bZ5eQPiArLGzTAp+yEO+Hj2s&#10;MNP2xju67kMlIoR9hgrqEPpMSl/WZNBPbE8cvbN1BkOUrpLa4S3CTSfTJJlLgw3HhRp7equpbPff&#10;RoErZu9Btpvi+fJ5OS7s9qRPeqbU43h4XYIINIT/8F/7QyuYp/D7Jf4A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ZQD0xQAAANsAAAAPAAAAAAAAAAAAAAAAAJgCAABkcnMv&#10;ZG93bnJldi54bWxQSwUGAAAAAAQABAD1AAAAigMAAAAA&#10;" fillcolor="black" stroked="f"/>
                      <v:oval id="Oval 714" o:spid="_x0000_s1088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mlb8UA&#10;AADbAAAADwAAAGRycy9kb3ducmV2LnhtbESPT2sCMRTE70K/Q3iF3jTb+gddjVJEsXgQugri7bF5&#10;3V3dvCxJqttvbwShx2FmfsPMFq2pxZWcrywreO8lIIhzqysuFBz26+4YhA/IGmvLpOCPPCzmL50Z&#10;ptre+JuuWShEhLBPUUEZQpNK6fOSDPqebYij92OdwRClK6R2eItwU8uPJBlJgxXHhRIbWpaUX7Jf&#10;o8CthpsgL+vV4Lw7Hyd2e9InPVTq7bX9nIII1Ib/8LP9pRWM+vD4En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KaVvxQAAANsAAAAPAAAAAAAAAAAAAAAAAJgCAABkcnMv&#10;ZG93bnJldi54bWxQSwUGAAAAAAQABAD1AAAAigMAAAAA&#10;" fillcolor="black" stroked="f"/>
                      <v:oval id="Oval 715" o:spid="_x0000_s1089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A9G8UA&#10;AADbAAAADwAAAGRycy9kb3ducmV2LnhtbESPQWvCQBSE7wX/w/KE3urGolKjayglocVDQSuIt0f2&#10;mcRk34bdrab/3i0Uehxm5htmnQ2mE1dyvrGsYDpJQBCXVjdcKTh8FU8vIHxA1thZJgU/5CHbjB7W&#10;mGp74x1d96ESEcI+RQV1CH0qpS9rMugntieO3tk6gyFKV0nt8BbhppPPSbKQBhuOCzX29FZT2e6/&#10;jQKXz9+DbIt8dvm8HJd2e9InPVfqcTy8rkAEGsJ/+K/9oRUsZvD7Jf4A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wD0bxQAAANsAAAAPAAAAAAAAAAAAAAAAAJgCAABkcnMv&#10;ZG93bnJldi54bWxQSwUGAAAAAAQABAD1AAAAigMAAAAA&#10;" fillcolor="black" stroked="f"/>
                      <v:oval id="Oval 716" o:spid="_x0000_s1090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yYgMUA&#10;AADbAAAADwAAAGRycy9kb3ducmV2LnhtbESPQWvCQBSE70L/w/IK3nTTYqSmrqGUSKUHoWlBvD2y&#10;r0k0+zbsbjX++64geBxm5htmmQ+mEydyvrWs4GmagCCurG65VvDzvZ68gPABWWNnmRRcyEO+ehgt&#10;MdP2zF90KkMtIoR9hgqaEPpMSl81ZNBPbU8cvV/rDIYoXS21w3OEm04+J8lcGmw5LjTY03tD1bH8&#10;MwpckX4EeVwXs8P2sFvYz73e61Sp8ePw9goi0BDu4Vt7oxXMU7h+iT9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jJiAxQAAANsAAAAPAAAAAAAAAAAAAAAAAJgCAABkcnMv&#10;ZG93bnJldi54bWxQSwUGAAAAAAQABAD1AAAAigMAAAAA&#10;" fillcolor="black" stroked="f"/>
                      <v:oval id="Oval 717" o:spid="_x0000_s1091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4G98QA&#10;AADbAAAADwAAAGRycy9kb3ducmV2LnhtbESPQWvCQBSE74L/YXmF3uqmpQZNXUWKYvEgGAXx9si+&#10;JtHs27C7avrvXaHgcZiZb5jJrDONuJLztWUF74MEBHFhdc2lgv1u+TYC4QOyxsYyKfgjD7NpvzfB&#10;TNsbb+mah1JECPsMFVQhtJmUvqjIoB/Yljh6v9YZDFG6UmqHtwg3jfxIklQarDkuVNjSd0XFOb8Y&#10;BW4xXAV5Xi4+T5vTYWzXR33UQ6VeX7r5F4hAXXiG/9s/WkGawuNL/AFy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eBvfEAAAA2wAAAA8AAAAAAAAAAAAAAAAAmAIAAGRycy9k&#10;b3ducmV2LnhtbFBLBQYAAAAABAAEAPUAAACJAwAAAAA=&#10;" fillcolor="black" stroked="f"/>
                      <v:oval id="Oval 718" o:spid="_x0000_s1092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KjbMUA&#10;AADbAAAADwAAAGRycy9kb3ducmV2LnhtbESPT2sCMRTE7wW/Q3hCb5qtqNV1o4goLT0IVUG8PTav&#10;+8fNy5Kkuv32TUHocZiZ3zDZqjONuJHzlWUFL8MEBHFudcWFgtNxN5iB8AFZY2OZFPyQh9Wy95Rh&#10;qu2dP+l2CIWIEPYpKihDaFMpfV6SQT+0LXH0vqwzGKJ0hdQO7xFuGjlKkqk0WHFcKLGlTUn59fBt&#10;FLjt5C3I6247rvf1eW4/LvqiJ0o997v1AkSgLvyHH+13rWD6Cn9f4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EqNsxQAAANsAAAAPAAAAAAAAAAAAAAAAAJgCAABkcnMv&#10;ZG93bnJldi54bWxQSwUGAAAAAAQABAD1AAAAigMAAAAA&#10;" fillcolor="black" stroked="f"/>
                      <v:oval id="Oval 719" o:spid="_x0000_s1093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03HsIA&#10;AADbAAAADwAAAGRycy9kb3ducmV2LnhtbERPz2vCMBS+D/wfwhN2s6ljylaNRaSysYNgN5DeHs2z&#10;rTYvJcm0+++Xw2DHj+/3Oh9NL27kfGdZwTxJQRDXVnfcKPj63M9eQPiArLG3TAp+yEO+mTysMdP2&#10;zke6laERMYR9hgraEIZMSl+3ZNAndiCO3Nk6gyFC10jt8B7DTS+f0nQpDXYcG1ocaNdSfS2/jQJX&#10;LN6CvO6L58vhcnq1H5Wu9EKpx+m4XYEINIZ/8Z/7XStYxrHxS/w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jTcewgAAANsAAAAPAAAAAAAAAAAAAAAAAJgCAABkcnMvZG93&#10;bnJldi54bWxQSwUGAAAAAAQABAD1AAAAhwMAAAAA&#10;" fillcolor="black" stroked="f"/>
                      <v:oval id="Oval 720" o:spid="_x0000_s1094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GShcQA&#10;AADbAAAADwAAAGRycy9kb3ducmV2LnhtbESPT4vCMBTE7wt+h/AEb5q6qGg1iiyKi4cF/4B4ezTP&#10;ttq8lCRq99ubBWGPw8z8hpktGlOJBzlfWlbQ7yUgiDOrS84VHA/r7hiED8gaK8uk4Jc8LOatjxmm&#10;2j55R499yEWEsE9RQRFCnUrps4IM+p6tiaN3sc5giNLlUjt8Rrip5GeSjKTBkuNCgTV9FZTd9nej&#10;wK2GmyBv69Xg+nM9Tez2rM96qFSn3SynIAI14T/8bn9rBaMJ/H2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BkoXEAAAA2wAAAA8AAAAAAAAAAAAAAAAAmAIAAGRycy9k&#10;b3ducmV2LnhtbFBLBQYAAAAABAAEAPUAAACJAwAAAAA=&#10;" fillcolor="black" stroked="f"/>
                    </v:group>
                    <v:group id="Group 755" o:spid="_x0000_s1095" style="position:absolute;left:8739;top:1419;width:2029;height:2045" coordorigin="8739,1419" coordsize="2029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<v:oval id="Oval 722" o:spid="_x0000_s1096" style="position:absolute;left:873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4IXsUA&#10;AADbAAAADwAAAGRycy9kb3ducmV2LnhtbESPT2sCMRTE74LfIbyCt5pV/NNujSKitHgQ3Ari7bF5&#10;3V3dvCxJqttvb4SCx2FmfsPMFq2pxZWcrywrGPQTEMS51RUXCg7fm9c3ED4ga6wtk4I/8rCYdzsz&#10;TLW98Z6uWShEhLBPUUEZQpNK6fOSDPq+bYij92OdwRClK6R2eItwU8thkkykwYrjQokNrUrKL9mv&#10;UeDW488gL5v16Lw7H9/t9qRPeqxU76VdfoAI1IZn+L/9pRVMB/D4En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ghexQAAANsAAAAPAAAAAAAAAAAAAAAAAJgCAABkcnMv&#10;ZG93bnJldi54bWxQSwUGAAAAAAQABAD1AAAAigMAAAAA&#10;" fillcolor="black" stroked="f"/>
                      <v:oval id="Oval 723" o:spid="_x0000_s1097" style="position:absolute;left:923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yWKcUA&#10;AADbAAAADwAAAGRycy9kb3ducmV2LnhtbESPT2sCMRTE7wW/Q3hCbzWr1FbXjSKitHgQqoJ4e2ye&#10;+8fNy5Kkuv32plDocZiZ3zDZojONuJHzlWUFw0ECgji3uuJCwfGweZmA8AFZY2OZFPyQh8W895Rh&#10;qu2dv+i2D4WIEPYpKihDaFMpfV6SQT+wLXH0LtYZDFG6QmqH9wg3jRwlyZs0WHFcKLGlVUn5df9t&#10;FLj1+CPI62b9Wu/q09Ruz/qsx0o997vlDESgLvyH/9qfWsH7CH6/xB8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vJYpxQAAANsAAAAPAAAAAAAAAAAAAAAAAJgCAABkcnMv&#10;ZG93bnJldi54bWxQSwUGAAAAAAQABAD1AAAAigMAAAAA&#10;" fillcolor="black" stroked="f"/>
                      <v:oval id="Oval 724" o:spid="_x0000_s1098" style="position:absolute;left:873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AzssUA&#10;AADbAAAADwAAAGRycy9kb3ducmV2LnhtbESPT2sCMRTE74LfITzBW81qa9XVKFKUFg8F/4B4e2ye&#10;u6ublyWJuv32TaHgcZiZ3zCzRWMqcSfnS8sK+r0EBHFmdcm5gsN+/TIG4QOyxsoyKfghD4t5uzXD&#10;VNsHb+m+C7mIEPYpKihCqFMpfVaQQd+zNXH0ztYZDFG6XGqHjwg3lRwkybs0WHJcKLCmj4Ky6+5m&#10;FLjV8DPI63r1dvm+HCd2c9InPVSq22mWUxCBmvAM/7e/tILRK/x9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8DOyxQAAANsAAAAPAAAAAAAAAAAAAAAAAJgCAABkcnMv&#10;ZG93bnJldi54bWxQSwUGAAAAAAQABAD1AAAAigMAAAAA&#10;" fillcolor="black" stroked="f"/>
                      <v:oval id="Oval 725" o:spid="_x0000_s1099" style="position:absolute;left:9725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rxsUA&#10;AADbAAAADwAAAGRycy9kb3ducmV2LnhtbESPT2sCMRTE7wW/Q3hCbzWraKvrRpGitHgQqoJ4e2ye&#10;+8fNy5Kkuv32plDocZiZ3zDZsjONuJHzlWUFw0ECgji3uuJCwfGweZmC8AFZY2OZFPyQh+Wi95Rh&#10;qu2dv+i2D4WIEPYpKihDaFMpfV6SQT+wLXH0LtYZDFG6QmqH9wg3jRwlyas0WHFcKLGl95Ly6/7b&#10;KHDryUeQ1816XO/q08xuz/qsJ0o997vVHESgLvyH/9qfWsHbGH6/xB8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GavGxQAAANsAAAAPAAAAAAAAAAAAAAAAAJgCAABkcnMv&#10;ZG93bnJldi54bWxQSwUGAAAAAAQABAD1AAAAigMAAAAA&#10;" fillcolor="black" stroked="f"/>
                      <v:oval id="Oval 726" o:spid="_x0000_s1100" style="position:absolute;left:9725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UOXcQA&#10;AADbAAAADwAAAGRycy9kb3ducmV2LnhtbESPQWsCMRSE7wX/Q3hCbzWrdGvdGkVEUTwIakG8PTav&#10;u6ublyWJuv57Uyj0OMzMN8x42ppa3Mj5yrKCfi8BQZxbXXGh4PuwfPsE4QOyxtoyKXiQh+mk8zLG&#10;TNs77+i2D4WIEPYZKihDaDIpfV6SQd+zDXH0fqwzGKJ0hdQO7xFuajlIkg9psOK4UGJD85Lyy/5q&#10;FLhFugrysly8n7fn48huTvqkU6Veu+3sC0SgNvyH/9prrWCYwu+X+APk5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Dl3EAAAA2wAAAA8AAAAAAAAAAAAAAAAAmAIAAGRycy9k&#10;b3ducmV2LnhtbFBLBQYAAAAABAAEAPUAAACJAwAAAAA=&#10;" fillcolor="black" stroked="f"/>
                      <v:oval id="Oval 727" o:spid="_x0000_s1101" style="position:absolute;left:10218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QKsUA&#10;AADbAAAADwAAAGRycy9kb3ducmV2LnhtbESPT2sCMRTE7wW/Q3hCb5qtqNV1o4goLT0IVUG8PTav&#10;+8fNy5Kkuv32TUHocZiZ3zDZqjONuJHzlWUFL8MEBHFudcWFgtNxN5iB8AFZY2OZFPyQh9Wy95Rh&#10;qu2dP+l2CIWIEPYpKihDaFMpfV6SQT+0LXH0vqwzGKJ0hdQO7xFuGjlKkqk0WHFcKLGlTUn59fBt&#10;FLjt5C3I6247rvf1eW4/LvqiJ0o997v1AkSgLvyHH+13reB1Cn9f4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h5AqxQAAANsAAAAPAAAAAAAAAAAAAAAAAJgCAABkcnMv&#10;ZG93bnJldi54bWxQSwUGAAAAAAQABAD1AAAAigMAAAAA&#10;" fillcolor="black" stroked="f"/>
                      <v:oval id="Oval 728" o:spid="_x0000_s1102" style="position:absolute;left:873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s1scUA&#10;AADbAAAADwAAAGRycy9kb3ducmV2LnhtbESPW2sCMRSE3wv+h3CEvtVsxeu6UUSUlj4IVUF8O2xO&#10;9+LmZElS3f77piD0cZiZb5hs1ZlG3Mj5yrKC10ECgji3uuJCwem4e5mB8AFZY2OZFPyQh9Wy95Rh&#10;qu2dP+l2CIWIEPYpKihDaFMpfV6SQT+wLXH0vqwzGKJ0hdQO7xFuGjlMkok0WHFcKLGlTUn59fBt&#10;FLjt+C3I6247qvf1eW4/Lvqix0o997v1AkSgLvyHH+13rWA6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yzWxxQAAANsAAAAPAAAAAAAAAAAAAAAAAJgCAABkcnMv&#10;ZG93bnJldi54bWxQSwUGAAAAAAQABAD1AAAAigMAAAAA&#10;" fillcolor="black" stroked="f"/>
                      <v:oval id="Oval 729" o:spid="_x0000_s1103" style="position:absolute;left:923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Shw8IA&#10;AADbAAAADwAAAGRycy9kb3ducmV2LnhtbERPz2vCMBS+D/wfwhN2m6ky56zGIqNlsoOgGwxvj+bZ&#10;1jYvJcm0++/NYbDjx/d7nQ2mE1dyvrGsYDpJQBCXVjdcKfj6LJ5eQfiArLGzTAp+yUO2GT2sMdX2&#10;xge6HkMlYgj7FBXUIfSplL6syaCf2J44cmfrDIYIXSW1w1sMN52cJcmLNNhwbKixp7eayvb4YxS4&#10;fP4eZFvkz5f95XtpP076pOdKPY6H7QpEoCH8i//cO61gEcfGL/EH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VKHDwgAAANsAAAAPAAAAAAAAAAAAAAAAAJgCAABkcnMvZG93&#10;bnJldi54bWxQSwUGAAAAAAQABAD1AAAAhwMAAAAA&#10;" fillcolor="black" stroked="f"/>
                      <v:oval id="Oval 730" o:spid="_x0000_s1104" style="position:absolute;left:873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EWMUA&#10;AADbAAAADwAAAGRycy9kb3ducmV2LnhtbESPQWvCQBSE70L/w/KE3urGUluNWaUUpdKD0ChIbo/s&#10;M4lm34bdrcZ/3y0UPA4z8w2TLXvTigs531hWMB4lIIhLqxuuFOx366cpCB+QNbaWScGNPCwXD4MM&#10;U22v/E2XPFQiQtinqKAOoUul9GVNBv3IdsTRO1pnMETpKqkdXiPctPI5SV6lwYbjQo0dfdRUnvMf&#10;o8CtJp9Bnterl9P2dJjZr0IXeqLU47B/n4MI1Id7+L+90QreZvD3Jf4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ARYxQAAANsAAAAPAAAAAAAAAAAAAAAAAJgCAABkcnMv&#10;ZG93bnJldi54bWxQSwUGAAAAAAQABAD1AAAAigMAAAAA&#10;" fillcolor="black" stroked="f"/>
                      <v:oval id="Oval 731" o:spid="_x0000_s1105" style="position:absolute;left:9725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fd4sIA&#10;AADbAAAADwAAAGRycy9kb3ducmV2LnhtbERPz2vCMBS+D/wfwhN2W1PHFFeNRaSysYOwbiC9PZpn&#10;W21eSpJp998vh4HHj+/3Oh9NL67kfGdZwSxJQRDXVnfcKPj+2j8tQfiArLG3TAp+yUO+mTysMdP2&#10;xp90LUMjYgj7DBW0IQyZlL5uyaBP7EAcuZN1BkOErpHa4S2Gm14+p+lCGuw4NrQ40K6l+lL+GAWu&#10;mL8FedkXL+fD+fhqPypd6blSj9NxuwIRaAx38b/7XStYxvXxS/w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993iwgAAANsAAAAPAAAAAAAAAAAAAAAAAJgCAABkcnMvZG93&#10;bnJldi54bWxQSwUGAAAAAAQABAD1AAAAhwMAAAAA&#10;" fillcolor="black" stroked="f"/>
                      <v:oval id="Oval 732" o:spid="_x0000_s1106" style="position:absolute;left:9725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t4ecQA&#10;AADbAAAADwAAAGRycy9kb3ducmV2LnhtbESPT4vCMBTE7wt+h/AEb2vqoqLVKLIoLh4W/APi7dE8&#10;22rzUpKo3W9vFgSPw8z8hpnOG1OJOzlfWlbQ6yYgiDOrS84VHParzxEIH5A1VpZJwR95mM9aH1NM&#10;tX3wlu67kIsIYZ+igiKEOpXSZwUZ9F1bE0fvbJ3BEKXLpXb4iHBTya8kGUqDJceFAmv6Lii77m5G&#10;gVsO1kFeV8v+5fdyHNvNSZ/0QKlOu1lMQARqwjv8av9oBaMe/H+JP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7eHnEAAAA2wAAAA8AAAAAAAAAAAAAAAAAmAIAAGRycy9k&#10;b3ducmV2LnhtbFBLBQYAAAAABAAEAPUAAACJAwAAAAA=&#10;" fillcolor="black" stroked="f"/>
                      <v:oval id="Oval 733" o:spid="_x0000_s1107" style="position:absolute;left:10218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nmDsUA&#10;AADbAAAADwAAAGRycy9kb3ducmV2LnhtbESPQWvCQBSE7wX/w/KE3urGUItG11BKpMVDoVYQb4/s&#10;M4nJvg27W03/vVsoeBxm5htmlQ+mExdyvrGsYDpJQBCXVjdcKdh/b57mIHxA1thZJgW/5CFfjx5W&#10;mGl75S+67EIlIoR9hgrqEPpMSl/WZNBPbE8cvZN1BkOUrpLa4TXCTSfTJHmRBhuOCzX29FZT2e5+&#10;jAJXzN6DbDfF8/nzfFjY7VEf9Uypx/HwugQRaAj38H/7QyuYp/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aeYOxQAAANsAAAAPAAAAAAAAAAAAAAAAAJgCAABkcnMv&#10;ZG93bnJldi54bWxQSwUGAAAAAAQABAD1AAAAigMAAAAA&#10;" fillcolor="black" stroked="f"/>
                      <v:oval id="Oval 734" o:spid="_x0000_s1108" style="position:absolute;left:1071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VDlcQA&#10;AADbAAAADwAAAGRycy9kb3ducmV2LnhtbESPQWsCMRSE74X+h/AKvWm2VouuRimiWDwIXQXx9tg8&#10;d1c3L0sSdf33jSD0OMzMN8xk1ppaXMn5yrKCj24Cgji3uuJCwW677AxB+ICssbZMCu7kYTZ9fZlg&#10;qu2Nf+mahUJECPsUFZQhNKmUPi/JoO/ahjh6R+sMhihdIbXDW4SbWvaS5EsarDgulNjQvKT8nF2M&#10;ArcYrII8Lxf90+a0H9n1QR/0QKn3t/Z7DCJQG/7Dz/aPVjD8hMeX+APk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lQ5XEAAAA2wAAAA8AAAAAAAAAAAAAAAAAmAIAAGRycy9k&#10;b3ducmV2LnhtbFBLBQYAAAAABAAEAPUAAACJAwAAAAA=&#10;" fillcolor="black" stroked="f"/>
                      <v:oval id="Oval 736" o:spid="_x0000_s1109" style="position:absolute;left:1071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zb4cUA&#10;AADbAAAADwAAAGRycy9kb3ducmV2LnhtbESPQWvCQBSE7wX/w/KE3urGokWjayglocVDoVYQb4/s&#10;M4nJvg27W03/vVsoeBxm5htmnQ2mExdyvrGsYDpJQBCXVjdcKdh/F08LED4ga+wsk4Jf8pBtRg9r&#10;TLW98hdddqESEcI+RQV1CH0qpS9rMugntieO3sk6gyFKV0nt8BrhppPPSfIiDTYcF2rs6a2mst39&#10;GAUun78H2Rb57Px5Pizt9qiPeq7U43h4XYEINIR7+L/9oRUsZvD3Jf4A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zNvhxQAAANsAAAAPAAAAAAAAAAAAAAAAAJgCAABkcnMv&#10;ZG93bnJldi54bWxQSwUGAAAAAAQABAD1AAAAigMAAAAA&#10;" fillcolor="black" stroked="f"/>
                      <v:oval id="Oval 740" o:spid="_x0000_s1110" style="position:absolute;left:1071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B+esUA&#10;AADbAAAADwAAAGRycy9kb3ducmV2LnhtbESPQWvCQBSE70L/w/IK3nTTYkRT11BKpNKD0LQg3h7Z&#10;1ySafRt2txr/fVcQehxm5htmlQ+mE2dyvrWs4GmagCCurG65VvD9tZksQPiArLGzTAqu5CFfP4xW&#10;mGl74U86l6EWEcI+QwVNCH0mpa8aMuintieO3o91BkOUrpba4SXCTSefk2QuDbYcFxrs6a2h6lT+&#10;GgWuSN+DPG2K2XF33C/tx0EfdKrU+HF4fQERaAj/4Xt7qxUsUrh9i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gH56xQAAANsAAAAPAAAAAAAAAAAAAAAAAJgCAABkcnMv&#10;ZG93bnJldi54bWxQSwUGAAAAAAQABAD1AAAAigMAAAAA&#10;" fillcolor="black" stroked="f"/>
                      <v:oval id="Oval 742" o:spid="_x0000_s1111" style="position:absolute;left:1071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LgDcUA&#10;AADbAAAADwAAAGRycy9kb3ducmV2LnhtbESPQWvCQBSE74X+h+UVequbioqNrkEkQemhoBbE2yP7&#10;msRk34bdrab/vlsoeBxm5htmmQ2mE1dyvrGs4HWUgCAurW64UvB5LF7mIHxA1thZJgU/5CFbPT4s&#10;MdX2xnu6HkIlIoR9igrqEPpUSl/WZNCPbE8cvS/rDIYoXSW1w1uEm06Ok2QmDTYcF2rsaVNT2R6+&#10;jQKXT7dBtkU+uXxcTm/2/azPeqrU89OwXoAINIR7+L+90wrmM/j7En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UuANxQAAANsAAAAPAAAAAAAAAAAAAAAAAJgCAABkcnMv&#10;ZG93bnJldi54bWxQSwUGAAAAAAQABAD1AAAAigMAAAAA&#10;" fillcolor="black" stroked="f"/>
                      <v:oval id="Oval 746" o:spid="_x0000_s1112" style="position:absolute;left:923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5FlsQA&#10;AADbAAAADwAAAGRycy9kb3ducmV2LnhtbESPQWsCMRSE70L/Q3hCb5pVqtWtUYooSg9CtwXx9ti8&#10;7q5uXpYk6vrvG0HwOMzMN8xs0ZpaXMj5yrKCQT8BQZxbXXGh4Pdn3ZuA8AFZY22ZFNzIw2L+0plh&#10;qu2Vv+mShUJECPsUFZQhNKmUPi/JoO/bhjh6f9YZDFG6QmqH1wg3tRwmyVgarDgulNjQsqT8lJ2N&#10;ArcabYI8rVdvx91xP7VfB33QI6Veu+3nB4hAbXiGH+2tVjB5h/uX+AP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eRZbEAAAA2wAAAA8AAAAAAAAAAAAAAAAAmAIAAGRycy9k&#10;b3ducmV2LnhtbFBLBQYAAAAABAAEAPUAAACJAwAAAAA=&#10;" fillcolor="black" stroked="f"/>
                      <v:oval id="Oval 747" o:spid="_x0000_s1113" style="position:absolute;left:10218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HR5MIA&#10;AADbAAAADwAAAGRycy9kb3ducmV2LnhtbERPz2vCMBS+D/wfwhN2W1PHFFeNRaSysYOwbiC9PZpn&#10;W21eSpJp998vh4HHj+/3Oh9NL67kfGdZwSxJQRDXVnfcKPj+2j8tQfiArLG3TAp+yUO+mTysMdP2&#10;xp90LUMjYgj7DBW0IQyZlL5uyaBP7EAcuZN1BkOErpHa4S2Gm14+p+lCGuw4NrQ40K6l+lL+GAWu&#10;mL8FedkXL+fD+fhqPypd6blSj9NxuwIRaAx38b/7XStYxrHxS/w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gdHkwgAAANsAAAAPAAAAAAAAAAAAAAAAAJgCAABkcnMvZG93&#10;bnJldi54bWxQSwUGAAAAAAQABAD1AAAAhwMAAAAA&#10;" fillcolor="black" stroked="f"/>
                      <v:oval id="Oval 748" o:spid="_x0000_s1114" style="position:absolute;left:923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10f8QA&#10;AADbAAAADwAAAGRycy9kb3ducmV2LnhtbESPT4vCMBTE7wt+h/AEb2vqoqLVKLIoLh4W/APi7dE8&#10;22rzUpKo3W9vFgSPw8z8hpnOG1OJOzlfWlbQ6yYgiDOrS84VHParzxEIH5A1VpZJwR95mM9aH1NM&#10;tX3wlu67kIsIYZ+igiKEOpXSZwUZ9F1bE0fvbJ3BEKXLpXb4iHBTya8kGUqDJceFAmv6Lii77m5G&#10;gVsO1kFeV8v+5fdyHNvNSZ/0QKlOu1lMQARqwjv8av9oBaMx/H+JP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NdH/EAAAA2wAAAA8AAAAAAAAAAAAAAAAAmAIAAGRycy9k&#10;b3ducmV2LnhtbFBLBQYAAAAABAAEAPUAAACJAwAAAAA=&#10;" fillcolor="black" stroked="f"/>
                      <v:oval id="Oval 750" o:spid="_x0000_s1115" style="position:absolute;left:10218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5LP8AA&#10;AADbAAAADwAAAGRycy9kb3ducmV2LnhtbERPy4rCMBTdD/gP4QruxlTRQatRRBTFxYAPEHeX5tpW&#10;m5uSRK1/bxYDszyc93TemEo8yfnSsoJeNwFBnFldcq7gdFx/j0D4gKyxskwK3uRhPmt9TTHV9sV7&#10;eh5CLmII+xQVFCHUqZQ+K8ig79qaOHJX6wyGCF0utcNXDDeV7CfJjzRYcmwosKZlQdn98DAK3Gq4&#10;CfK+Xg1uv7fz2O4u+qKHSnXazWICIlAT/sV/7q1WMI7r45f4A+Ts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C5LP8AAAADbAAAADwAAAAAAAAAAAAAAAACYAgAAZHJzL2Rvd25y&#10;ZXYueG1sUEsFBgAAAAAEAAQA9QAAAIUDAAAAAA==&#10;" fillcolor="black" stroked="f"/>
                    </v:group>
                  </v:group>
                  <v:group id="Group 757" o:spid="_x0000_s1116" style="position:absolute;left:851;top:3691;width:9917;height:2045" coordorigin="851,1419" coordsize="9917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<v:group id="Group 758" o:spid="_x0000_s1117" style="position:absolute;left:851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<v:oval id="Oval 759" o:spid="_x0000_s1118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zVSMQA&#10;AADbAAAADwAAAGRycy9kb3ducmV2LnhtbESPQWsCMRSE74X+h/AKvWm2VouuRimiWDwIXQXx9tg8&#10;d1c3L0sSdf33jSD0OMzMN8xk1ppaXMn5yrKCj24Cgji3uuJCwW677AxB+ICssbZMCu7kYTZ9fZlg&#10;qu2Nf+mahUJECPsUFZQhNKmUPi/JoO/ahjh6R+sMhihdIbXDW4SbWvaS5EsarDgulNjQvKT8nF2M&#10;ArcYrII8Lxf90+a0H9n1QR/0QKn3t/Z7DCJQG/7Dz/aPVjD6hMeX+APk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81UjEAAAA2wAAAA8AAAAAAAAAAAAAAAAAmAIAAGRycy9k&#10;b3ducmV2LnhtbFBLBQYAAAAABAAEAPUAAACJAwAAAAA=&#10;" fillcolor="black" stroked="f"/>
                      <v:oval id="Oval 760" o:spid="_x0000_s1119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NPMMA&#10;AADbAAAADwAAAGRycy9kb3ducmV2LnhtbESPQYvCMBSE78L+h/AWvGm6oqLVKIsoyh4EdWHx9mie&#10;bbV5KUnU+u/NguBxmJlvmOm8MZW4kfOlZQVf3QQEcWZ1ybmC38OqMwLhA7LGyjIpeJCH+eyjNcVU&#10;2zvv6LYPuYgQ9ikqKEKoUyl9VpBB37U1cfRO1hkMUbpcaof3CDeV7CXJUBosOS4UWNOioOyyvxoF&#10;bjlYB3lZLfvn7flvbH+O+qgHSrU/m+8JiEBNeIdf7Y1WMO7D/5f4A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VNPMMAAADbAAAADwAAAAAAAAAAAAAAAACYAgAAZHJzL2Rv&#10;d25yZXYueG1sUEsFBgAAAAAEAAQA9QAAAIgDAAAAAA==&#10;" fillcolor="black" stroked="f"/>
                      <v:oval id="Oval 761" o:spid="_x0000_s1120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nop8QA&#10;AADbAAAADwAAAGRycy9kb3ducmV2LnhtbESPQWvCQBSE7wX/w/IEb7ppaYpGVxFRWjwUTAvi7ZF9&#10;TaLZt2F31fjvXUHocZiZb5jZojONuJDztWUFr6MEBHFhdc2lgt+fzXAMwgdkjY1lUnAjD4t572WG&#10;mbZX3tElD6WIEPYZKqhCaDMpfVGRQT+yLXH0/qwzGKJ0pdQOrxFuGvmWJB/SYM1xocKWVhUVp/xs&#10;FLh1+hnkabN+P34f9xO7PeiDTpUa9LvlFESgLvyHn+0vrWCSwuNL/A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Z6KfEAAAA2wAAAA8AAAAAAAAAAAAAAAAAmAIAAGRycy9k&#10;b3ducmV2LnhtbFBLBQYAAAAABAAEAPUAAACJAwAAAAA=&#10;" fillcolor="black" stroked="f"/>
                      <v:oval id="Oval 762" o:spid="_x0000_s1121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t20MQA&#10;AADbAAAADwAAAGRycy9kb3ducmV2LnhtbESPT4vCMBTE7wt+h/AEb5q6qGg1iiyKi4cF/4B4ezTP&#10;ttq8lCRq99ubBWGPw8z8hpktGlOJBzlfWlbQ7yUgiDOrS84VHA/r7hiED8gaK8uk4Jc8LOatjxmm&#10;2j55R499yEWEsE9RQRFCnUrps4IM+p6tiaN3sc5giNLlUjt8Rrip5GeSjKTBkuNCgTV9FZTd9nej&#10;wK2GmyBv69Xg+nM9Tez2rM96qFSn3SynIAI14T/8bn9rBZMR/H2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LdtDEAAAA2wAAAA8AAAAAAAAAAAAAAAAAmAIAAGRycy9k&#10;b3ducmV2LnhtbFBLBQYAAAAABAAEAPUAAACJAwAAAAA=&#10;" fillcolor="black" stroked="f"/>
                      <v:oval id="Oval 763" o:spid="_x0000_s1122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fTS8UA&#10;AADbAAAADwAAAGRycy9kb3ducmV2LnhtbESPQWvCQBSE70L/w/KE3urGUluNWaUUpdKD0ChIbo/s&#10;M4lm34bdrcZ/3y0UPA4z8w2TLXvTigs531hWMB4lIIhLqxuuFOx366cpCB+QNbaWScGNPCwXD4MM&#10;U22v/E2XPFQiQtinqKAOoUul9GVNBv3IdsTRO1pnMETpKqkdXiPctPI5SV6lwYbjQo0dfdRUnvMf&#10;o8CtJp9Bnterl9P2dJjZr0IXeqLU47B/n4MI1Id7+L+90Qpmb/D3Jf4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x9NLxQAAANsAAAAPAAAAAAAAAAAAAAAAAJgCAABkcnMv&#10;ZG93bnJldi54bWxQSwUGAAAAAAQABAD1AAAAigMAAAAA&#10;" fillcolor="black" stroked="f"/>
                      <v:oval id="Oval 764" o:spid="_x0000_s1123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hHOcAA&#10;AADbAAAADwAAAGRycy9kb3ducmV2LnhtbERPy4rCMBTdD/gP4QruxlTRQatRRBTFxYAPEHeX5tpW&#10;m5uSRK1/bxYDszyc93TemEo8yfnSsoJeNwFBnFldcq7gdFx/j0D4gKyxskwK3uRhPmt9TTHV9sV7&#10;eh5CLmII+xQVFCHUqZQ+K8ig79qaOHJX6wyGCF0utcNXDDeV7CfJjzRYcmwosKZlQdn98DAK3Gq4&#10;CfK+Xg1uv7fz2O4u+qKHSnXazWICIlAT/sV/7q1WMI5j45f4A+Ts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hHOcAAAADbAAAADwAAAAAAAAAAAAAAAACYAgAAZHJzL2Rvd25y&#10;ZXYueG1sUEsFBgAAAAAEAAQA9QAAAIUDAAAAAA==&#10;" fillcolor="black" stroked="f"/>
                      <v:oval id="Oval 765" o:spid="_x0000_s1124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TiosQA&#10;AADbAAAADwAAAGRycy9kb3ducmV2LnhtbESPQWsCMRSE7wX/Q3iCt5pVtHRXo4goiodCVRBvj81z&#10;d3XzsiRRt/++EQo9DjPzDTOdt6YWD3K+sqxg0E9AEOdWV1woOB7W758gfEDWWFsmBT/kYT7rvE0x&#10;0/bJ3/TYh0JECPsMFZQhNJmUPi/JoO/bhjh6F+sMhihdIbXDZ4SbWg6T5EMarDgulNjQsqT8tr8b&#10;BW413gR5W69G16/rKbW7sz7rsVK9bruYgAjUhv/wX3urFaQpvL7EH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U4qLEAAAA2wAAAA8AAAAAAAAAAAAAAAAAmAIAAGRycy9k&#10;b3ducmV2LnhtbFBLBQYAAAAABAAEAPUAAACJAwAAAAA=&#10;" fillcolor="black" stroked="f"/>
                      <v:oval id="Oval 766" o:spid="_x0000_s1125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NWBcYA&#10;AADcAAAADwAAAGRycy9kb3ducmV2LnhtbESPT2sCQQzF7wW/w5BCb3W2UotuHUVEqXgo+AfEW9hJ&#10;d1d3MsvMVNdvbw6F3hLey3u/TGada9SVQqw9G3jrZ6CIC29rLg0c9qvXEaiYkC02nsnAnSLMpr2n&#10;CebW33hL110qlYRwzNFAlVKbax2LihzGvm+JRfvxwWGSNZTaBrxJuGv0IMs+tMOapaHClhYVFZfd&#10;rzMQlsOvpC+r5fv5+3wc+83JnuzQmJfnbv4JKlGX/s1/12sr+JngyzMygZ4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NWBcYAAADcAAAADwAAAAAAAAAAAAAAAACYAgAAZHJz&#10;L2Rvd25yZXYueG1sUEsFBgAAAAAEAAQA9QAAAIsDAAAAAA==&#10;" fillcolor="black" stroked="f"/>
                      <v:oval id="Oval 767" o:spid="_x0000_s1126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/znsQA&#10;AADcAAAADwAAAGRycy9kb3ducmV2LnhtbERPTWvCQBC9F/oflin0phtLU2zqGkQUxUNBWyjehuw0&#10;icnOht2tif/eFYTe5vE+Z5YPphVncr62rGAyTkAQF1bXXCr4/lqPpiB8QNbYWiYFF/KQzx8fZphp&#10;2/OezodQihjCPkMFVQhdJqUvKjLox7YjjtyvdQZDhK6U2mEfw00rX5LkTRqsOTZU2NGyoqI5/BkF&#10;bpVugmzWq9fT5+nn3e6O+qhTpZ6fhsUHiEBD+Bff3Vsd5ycTuD0TL5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/857EAAAA3AAAAA8AAAAAAAAAAAAAAAAAmAIAAGRycy9k&#10;b3ducmV2LnhtbFBLBQYAAAAABAAEAPUAAACJAwAAAAA=&#10;" fillcolor="black" stroked="f"/>
                      <v:oval id="Oval 768" o:spid="_x0000_s1127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1t6cQA&#10;AADcAAAADwAAAGRycy9kb3ducmV2LnhtbERPTWvCQBC9F/wPyxR6q5sGLTZ1DSIRxUNBWyjehuw0&#10;icnOht2txn/vCoXe5vE+Z54PphNncr6xrOBlnIAgLq1uuFLw9bl+noHwAVljZ5kUXMlDvhg9zDHT&#10;9sJ7Oh9CJWII+wwV1CH0mZS+rMmgH9ueOHI/1hkMEbpKaoeXGG46mSbJqzTYcGyosadVTWV7+DUK&#10;XDHdBNmui8np4/T9ZndHfdRTpZ4eh+U7iEBD+Bf/ubc6zk9SuD8TL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tbenEAAAA3AAAAA8AAAAAAAAAAAAAAAAAmAIAAGRycy9k&#10;b3ducmV2LnhtbFBLBQYAAAAABAAEAPUAAACJAwAAAAA=&#10;" fillcolor="black" stroked="f"/>
                      <v:oval id="Oval 769" o:spid="_x0000_s1128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IcsIA&#10;AADcAAAADwAAAGRycy9kb3ducmV2LnhtbERPTWsCMRC9C/6HMIK3mlWrtKtRRBSlB0EtFG/DZtxd&#10;3UyWJOr235tCwds83udM542pxJ2cLy0r6PcSEMSZ1SXnCr6P67cPED4ga6wsk4Jf8jCftVtTTLV9&#10;8J7uh5CLGMI+RQVFCHUqpc8KMuh7tiaO3Nk6gyFCl0vt8BHDTSUHSTKWBkuODQXWtCwoux5uRoFb&#10;jTZBXter98vu8vNpv076pEdKdTvNYgIiUBNe4n/3Vsf5yRD+nokX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ochywgAAANwAAAAPAAAAAAAAAAAAAAAAAJgCAABkcnMvZG93&#10;bnJldi54bWxQSwUGAAAAAAQABAD1AAAAhwMAAAAA&#10;" fillcolor="black" stroked="f"/>
                      <v:oval id="Oval 770" o:spid="_x0000_s1129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hQBsQA&#10;AADcAAAADwAAAGRycy9kb3ducmV2LnhtbERPTWvCQBC9F/wPywi96caipU1dg5QExUOhKhRvQ3aa&#10;xGRnw+5W03/fFYTe5vE+Z5kNphMXcr6xrGA2TUAQl1Y3XCk4HorJCwgfkDV2lknBL3nIVqOHJaba&#10;XvmTLvtQiRjCPkUFdQh9KqUvazLop7Ynjty3dQZDhK6S2uE1hptOPiXJszTYcGyosaf3msp2/2MU&#10;uHyxCbIt8vn54/z1ancnfdILpR7Hw/oNRKAh/Ivv7q2O85M53J6JF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IUAbEAAAA3AAAAA8AAAAAAAAAAAAAAAAAmAIAAGRycy9k&#10;b3ducmV2LnhtbFBLBQYAAAAABAAEAPUAAACJAwAAAAA=&#10;" fillcolor="black" stroked="f"/>
                      <v:oval id="Oval 771" o:spid="_x0000_s1130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T1ncMA&#10;AADcAAAADwAAAGRycy9kb3ducmV2LnhtbERPTWvCQBC9C/6HZYTe6sbSlBpdQymRFg8FU0G8Ddkx&#10;iWZnw+5W03/fFQre5vE+Z5kPphMXcr61rGA2TUAQV1a3XCvYfa8fX0H4gKyxs0wKfslDvhqPlphp&#10;e+UtXcpQixjCPkMFTQh9JqWvGjLop7YnjtzROoMhQldL7fAaw00nn5LkRRpsOTY02NN7Q9W5/DEK&#10;XJF+BHleF8+nr9N+bjcHfdCpUg+T4W0BItAQ7uJ/96eO85MUbs/EC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T1ncMAAADcAAAADwAAAAAAAAAAAAAAAACYAgAAZHJzL2Rv&#10;d25yZXYueG1sUEsFBgAAAAAEAAQA9QAAAIgDAAAAAA==&#10;" fillcolor="black" stroked="f"/>
                      <v:oval id="Oval 772" o:spid="_x0000_s1131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Zr6sQA&#10;AADcAAAADwAAAGRycy9kb3ducmV2LnhtbERPTWvCQBC9C/6HZQq96aZSxaauQURp8VDQFoq3ITtN&#10;YrKzYXebpP/eLQje5vE+Z5UNphEdOV9ZVvA0TUAQ51ZXXCj4+txPliB8QNbYWCYFf+QhW49HK0y1&#10;7flI3SkUIoawT1FBGUKbSunzkgz6qW2JI/djncEQoSukdtjHcNPIWZIspMGKY0OJLW1LyuvTr1Hg&#10;dvO3IOv97vnycfl+sYezPuu5Uo8Pw+YVRKAh3MU397uO85MF/D8TL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Wa+rEAAAA3AAAAA8AAAAAAAAAAAAAAAAAmAIAAGRycy9k&#10;b3ducmV2LnhtbFBLBQYAAAAABAAEAPUAAACJAwAAAAA=&#10;" fillcolor="black" stroked="f"/>
                      <v:oval id="Oval 773" o:spid="_x0000_s1132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rOccMA&#10;AADcAAAADwAAAGRycy9kb3ducmV2LnhtbERPS2sCMRC+C/6HMIXearZSrW43iojS4qHQrSDehs10&#10;H24mS5Lq9t8boeBtPr7nZMvetOJMzteWFTyPEhDEhdU1lwr239unGQgfkDW2lknBH3lYLoaDDFNt&#10;L/xF5zyUIoawT1FBFUKXSumLigz6ke2II/djncEQoSuldniJ4aaV4ySZSoM1x4YKO1pXVJzyX6PA&#10;bSbvQZ62m5fmsznM7e6oj3qi1ONDv3oDEagPd/G/+0PH+ckr3J6JF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rOccMAAADcAAAADwAAAAAAAAAAAAAAAACYAgAAZHJzL2Rv&#10;d25yZXYueG1sUEsFBgAAAAAEAAQA9QAAAIgDAAAAAA==&#10;" fillcolor="black" stroked="f"/>
                      <v:oval id="Oval 774" o:spid="_x0000_s1133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VaA8YA&#10;AADcAAAADwAAAGRycy9kb3ducmV2LnhtbESPT2sCQQzF7wW/w5BCb3W2UotuHUVEqXgo+AfEW9hJ&#10;d1d3MsvMVNdvbw6F3hLey3u/TGada9SVQqw9G3jrZ6CIC29rLg0c9qvXEaiYkC02nsnAnSLMpr2n&#10;CebW33hL110qlYRwzNFAlVKbax2LihzGvm+JRfvxwWGSNZTaBrxJuGv0IMs+tMOapaHClhYVFZfd&#10;rzMQlsOvpC+r5fv5+3wc+83JnuzQmJfnbv4JKlGX/s1/12sr+JnQyjMygZ4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VaA8YAAADcAAAADwAAAAAAAAAAAAAAAACYAgAAZHJz&#10;L2Rvd25yZXYueG1sUEsFBgAAAAAEAAQA9QAAAIsDAAAAAA==&#10;" fillcolor="black" stroked="f"/>
                      <v:oval id="Oval 775" o:spid="_x0000_s1134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n/mMIA&#10;AADcAAAADwAAAGRycy9kb3ducmV2LnhtbERPTYvCMBC9C/6HMII3TVdU1q5RRBTFg7AqLN6GZrat&#10;NpOSRO3++40geJvH+5zpvDGVuJPzpWUFH/0EBHFmdcm5gtNx3fsE4QOyxsoyKfgjD/NZuzXFVNsH&#10;f9P9EHIRQ9inqKAIoU6l9FlBBn3f1sSR+7XOYIjQ5VI7fMRwU8lBkoylwZJjQ4E1LQvKroebUeBW&#10;o02Q1/VqeNlffiZ2d9ZnPVKq22kWXyACNeEtfrm3Os5PJvB8Jl4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Sf+YwgAAANwAAAAPAAAAAAAAAAAAAAAAAJgCAABkcnMvZG93&#10;bnJldi54bWxQSwUGAAAAAAQABAD1AAAAhwMAAAAA&#10;" fillcolor="black" stroked="f"/>
                      <v:oval id="Oval 776" o:spid="_x0000_s1135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rA2MYA&#10;AADcAAAADwAAAGRycy9kb3ducmV2LnhtbESPT2sCQQzF7wW/w5BCb3VWqUW3jiKiKD0U/APFW9hJ&#10;d1d3MsvMqOu3bw6F3hLey3u/TOeda9SNQqw9Gxj0M1DEhbc1lwaOh/XrGFRMyBYbz2TgQRHms97T&#10;FHPr77yj2z6VSkI45migSqnNtY5FRQ5j37fEov344DDJGkptA94l3DV6mGXv2mHN0lBhS8uKisv+&#10;6gyE1WiT9GW9ejt/nb8n/vNkT3ZkzMtzt/gAlahL/+a/660V/IHgyzMygZ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rA2MYAAADcAAAADwAAAAAAAAAAAAAAAACYAgAAZHJz&#10;L2Rvd25yZXYueG1sUEsFBgAAAAAEAAQA9QAAAIsDAAAAAA==&#10;" fillcolor="black" stroked="f"/>
                      <v:oval id="Oval 777" o:spid="_x0000_s1136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ZlQ8MA&#10;AADcAAAADwAAAGRycy9kb3ducmV2LnhtbERPTWvCQBC9C/0PyxS81U1ES01dRURRPBQaBfE2ZKdJ&#10;NDsbdldN/31XKHibx/uc6bwzjbiR87VlBekgAUFcWF1zqeCwX799gPABWWNjmRT8kof57KU3xUzb&#10;O3/TLQ+liCHsM1RQhdBmUvqiIoN+YFviyP1YZzBE6EqpHd5juGnkMEnepcGaY0OFLS0rKi751Shw&#10;q/EmyMt6NTp/nY8Tuzvpkx4r1X/tFp8gAnXhKf53b3Wcn6bweCZe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ZlQ8MAAADcAAAADwAAAAAAAAAAAAAAAACYAgAAZHJzL2Rv&#10;d25yZXYueG1sUEsFBgAAAAAEAAQA9QAAAIgDAAAAAA==&#10;" fillcolor="black" stroked="f"/>
                      <v:oval id="Oval 778" o:spid="_x0000_s1137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T7NMQA&#10;AADcAAAADwAAAGRycy9kb3ducmV2LnhtbERPTWvCQBC9F/wPyxR6001CLTa6BilKi4eCWhBvQ3aa&#10;xGRnw+5W03/fFYTe5vE+Z1EMphMXcr6xrCCdJCCIS6sbrhR8HTbjGQgfkDV2lknBL3kolqOHBeba&#10;XnlHl32oRAxhn6OCOoQ+l9KXNRn0E9sTR+7bOoMhQldJ7fAaw00nsyR5kQYbjg019vRWU9nuf4wC&#10;t56+B9lu1s/nz/Px1W5P+qSnSj09Dqs5iEBD+Bff3R86zk8zuD0TL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0+zTEAAAA3AAAAA8AAAAAAAAAAAAAAAAAmAIAAGRycy9k&#10;b3ducmV2LnhtbFBLBQYAAAAABAAEAPUAAACJAwAAAAA=&#10;" fillcolor="black" stroked="f"/>
                      <v:oval id="Oval 779" o:spid="_x0000_s1138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her8MA&#10;AADcAAAADwAAAGRycy9kb3ducmV2LnhtbERPTWsCMRC9F/ofwhR606xWi65GKaJYPAhdBfE2bKa7&#10;q5vJkkRd/30jCL3N433OdN6aWlzJ+cqygl43AUGcW11xoWC/W3VGIHxA1lhbJgV38jCfvb5MMdX2&#10;xj90zUIhYgj7FBWUITSplD4vyaDv2oY4cr/WGQwRukJqh7cYbmrZT5JPabDi2FBiQ4uS8nN2MQrc&#10;crgO8rxaDk7b02FsN0d91EOl3t/arwmIQG34Fz/d3zrO733A45l4gZ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her8MAAADcAAAADwAAAAAAAAAAAAAAAACYAgAAZHJzL2Rv&#10;d25yZXYueG1sUEsFBgAAAAAEAAQA9QAAAIgDAAAAAA==&#10;" fillcolor="black" stroked="f"/>
                      <v:oval id="Oval 780" o:spid="_x0000_s1139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HG28QA&#10;AADcAAAADwAAAGRycy9kb3ducmV2LnhtbERPTWvCQBC9F/oflhG81U2KlhpdQykRpYeCVhBvQ3ZM&#10;YrKzYXfV9N93C4Xe5vE+Z5kPphM3cr6xrCCdJCCIS6sbrhQcvtZPryB8QNbYWSYF3+QhXz0+LDHT&#10;9s47uu1DJWII+wwV1CH0mZS+rMmgn9ieOHJn6wyGCF0ltcN7DDedfE6SF2mw4dhQY0/vNZXt/moU&#10;uGK2CbJdF9PL5+U4tx8nfdIzpcaj4W0BItAQ/sV/7q2O89Mp/D4TL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RxtvEAAAA3AAAAA8AAAAAAAAAAAAAAAAAmAIAAGRycy9k&#10;b3ducmV2LnhtbFBLBQYAAAAABAAEAPUAAACJAwAAAAA=&#10;" fillcolor="black" stroked="f"/>
                      <v:oval id="Oval 781" o:spid="_x0000_s1140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1jQMMA&#10;AADcAAAADwAAAGRycy9kb3ducmV2LnhtbERPTWvCQBC9C/6HZYTedGNppEZXKSWhpQehtiDehuyY&#10;RLOzYXer8d+7BcHbPN7nLNe9acWZnG8sK5hOEhDEpdUNVwp+f4rxKwgfkDW2lknBlTysV8PBEjNt&#10;L/xN522oRAxhn6GCOoQuk9KXNRn0E9sRR+5gncEQoaukdniJ4aaVz0kykwYbjg01dvReU3na/hkF&#10;Lk8/gjwV+ctxc9zN7dde73Wq1NOof1uACNSHh/ju/tRx/jSF/2fiB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1jQMMAAADcAAAADwAAAAAAAAAAAAAAAACYAgAAZHJzL2Rv&#10;d25yZXYueG1sUEsFBgAAAAAEAAQA9QAAAIgDAAAAAA==&#10;" fillcolor="black" stroked="f"/>
                      <v:oval id="Oval 782" o:spid="_x0000_s1141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/9N8IA&#10;AADcAAAADwAAAGRycy9kb3ducmV2LnhtbERPS4vCMBC+L/gfwgjeNHVR0WoUWRQXDws+QLwNzdhW&#10;m0lJonb/vVkQ9jYf33Nmi8ZU4kHOl5YV9HsJCOLM6pJzBcfDujsG4QOyxsoyKfglD4t562OGqbZP&#10;3tFjH3IRQ9inqKAIoU6l9FlBBn3P1sSRu1hnMETocqkdPmO4qeRnkoykwZJjQ4E1fRWU3fZ3o8Ct&#10;hpsgb+vV4PpzPU3s9qzPeqhUp90spyACNeFf/HZ/6zi/P4K/Z+IF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D/03wgAAANwAAAAPAAAAAAAAAAAAAAAAAJgCAABkcnMvZG93&#10;bnJldi54bWxQSwUGAAAAAAQABAD1AAAAhwMAAAAA&#10;" fillcolor="black" stroked="f"/>
                      <v:oval id="Oval 783" o:spid="_x0000_s1142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NYrMMA&#10;AADcAAAADwAAAGRycy9kb3ducmV2LnhtbERPS2sCMRC+F/ofwgi9adZSW103SimK0oNQFcTbsBn3&#10;4WayJFHXf98UhN7m43tONu9MI67kfGVZwXCQgCDOra64ULDfLftjED4ga2wsk4I7eZjPnp8yTLW9&#10;8Q9dt6EQMYR9igrKENpUSp+XZNAPbEscuZN1BkOErpDa4S2Gm0a+Jsm7NFhxbCixpa+S8vP2YhS4&#10;xWgV5Hm5eKs39WFiv4/6qEdKvfS6zymIQF34Fz/cax3nDz/g75l4gZ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NYrMMAAADcAAAADwAAAAAAAAAAAAAAAACYAgAAZHJzL2Rv&#10;d25yZXYueG1sUEsFBgAAAAAEAAQA9QAAAIgDAAAAAA==&#10;" fillcolor="black" stroked="f"/>
                      <v:oval id="Oval 784" o:spid="_x0000_s1143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zM3sYA&#10;AADcAAAADwAAAGRycy9kb3ducmV2LnhtbESPT2sCQQzF7wW/w5BCb3VWqUW3jiKiKD0U/APFW9hJ&#10;d1d3MsvMqOu3bw6F3hLey3u/TOeda9SNQqw9Gxj0M1DEhbc1lwaOh/XrGFRMyBYbz2TgQRHms97T&#10;FHPr77yj2z6VSkI45migSqnNtY5FRQ5j37fEov344DDJGkptA94l3DV6mGXv2mHN0lBhS8uKisv+&#10;6gyE1WiT9GW9ejt/nb8n/vNkT3ZkzMtzt/gAlahL/+a/660V/IHQyjMygZ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9zM3sYAAADcAAAADwAAAAAAAAAAAAAAAACYAgAAZHJz&#10;L2Rvd25yZXYueG1sUEsFBgAAAAAEAAQA9QAAAIsDAAAAAA==&#10;" fillcolor="black" stroked="f"/>
                      <v:oval id="Oval 785" o:spid="_x0000_s1144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BpRcIA&#10;AADcAAAADwAAAGRycy9kb3ducmV2LnhtbERPTYvCMBC9C/6HMII3TV1WWatRlkXZxYOgK4i3oRnb&#10;ajMpSdT6740geJvH+5zpvDGVuJLzpWUFg34CgjizuuRcwe5/2fsC4QOyxsoyKbiTh/ms3Zpiqu2N&#10;N3TdhlzEEPYpKihCqFMpfVaQQd+3NXHkjtYZDBG6XGqHtxhuKvmRJCNpsOTYUGBNPwVl5+3FKHCL&#10;4W+Q5+Xi87Q+7cd2ddAHPVSq22m+JyACNeEtfrn/dJw/GMPzmXi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kGlFwgAAANwAAAAPAAAAAAAAAAAAAAAAAJgCAABkcnMvZG93&#10;bnJldi54bWxQSwUGAAAAAAQABAD1AAAAhwMAAAAA&#10;" fillcolor="black" stroked="f"/>
                      <v:oval id="Oval 786" o:spid="_x0000_s1145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YKZcYA&#10;AADcAAAADwAAAGRycy9kb3ducmV2LnhtbESPQWsCQQyF7wX/wxDBW52taKlbRylFUTwUtELxFnbS&#10;3dWdzDIz6vrvzaHQW8J7ee/LbNG5Rl0pxNqzgZdhBoq48Lbm0sDhe/X8BiomZIuNZzJwpwiLee9p&#10;hrn1N97RdZ9KJSEcczRQpdTmWseiIodx6Fti0X59cJhkDaW2AW8S7ho9yrJX7bBmaaiwpc+KivP+&#10;4gyE5WSd9Hm1HJ++Tj9Tvz3ao50YM+h3H++gEnXp3/x3vbGCPxJ8eUYm0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8YKZcYAAADcAAAADwAAAAAAAAAAAAAAAACYAgAAZHJz&#10;L2Rvd25yZXYueG1sUEsFBgAAAAAEAAQA9QAAAIsDAAAAAA==&#10;" fillcolor="black" stroked="f"/>
                      <v:oval id="Oval 787" o:spid="_x0000_s1146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qv/sQA&#10;AADcAAAADwAAAGRycy9kb3ducmV2LnhtbERPTWvCQBC9F/wPyxR6001CLTa6BilKi4eCWhBvQ3aa&#10;xGRnw+5W03/fFYTe5vE+Z1EMphMXcr6xrCCdJCCIS6sbrhR8HTbjGQgfkDV2lknBL3kolqOHBeba&#10;XnlHl32oRAxhn6OCOoQ+l9KXNRn0E9sTR+7bOoMhQldJ7fAaw00nsyR5kQYbjg019vRWU9nuf4wC&#10;t56+B9lu1s/nz/Px1W5P+qSnSj09Dqs5iEBD+Bff3R86zs9SuD0TL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Kr/7EAAAA3AAAAA8AAAAAAAAAAAAAAAAAmAIAAGRycy9k&#10;b3ducmV2LnhtbFBLBQYAAAAABAAEAPUAAACJAwAAAAA=&#10;" fillcolor="black" stroked="f"/>
                      <v:oval id="Oval 788" o:spid="_x0000_s1147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gxicMA&#10;AADcAAAADwAAAGRycy9kb3ducmV2LnhtbERPTWvCQBC9F/oflhG81Y2hisZspBRF6UHQFsTbkB2T&#10;aHY27K6a/vtuodDbPN7n5MvetOJOzjeWFYxHCQji0uqGKwVfn+uXGQgfkDW2lknBN3lYFs9POWba&#10;PnhP90OoRAxhn6GCOoQuk9KXNRn0I9sRR+5sncEQoaukdviI4aaVaZJMpcGGY0ONHb3XVF4PN6PA&#10;rSabIK/r1etldznO7cdJn/REqeGgf1uACNSHf/Gfe6vj/DSF32fiB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gxicMAAADcAAAADwAAAAAAAAAAAAAAAACYAgAAZHJzL2Rv&#10;d25yZXYueG1sUEsFBgAAAAAEAAQA9QAAAIgDAAAAAA==&#10;" fillcolor="black" stroked="f"/>
                      <v:oval id="Oval 789" o:spid="_x0000_s1148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SUEsMA&#10;AADcAAAADwAAAGRycy9kb3ducmV2LnhtbERPTWsCMRC9F/ofwhR602ytFl2NIqJUPAhdBfE2bKa7&#10;q5vJkqS6/nsjCL3N433OZNaaWlzI+cqygo9uAoI4t7riQsF+t+oMQfiArLG2TApu5GE2fX2ZYKrt&#10;lX/okoVCxBD2KSooQ2hSKX1ekkHftQ1x5H6tMxgidIXUDq8x3NSylyRf0mDFsaHEhhYl5efszyhw&#10;y8F3kOfVsn/ang4juznqox4o9f7WzscgArXhX/x0r3Wc3/uExzPxAj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SUEsMAAADcAAAADwAAAAAAAAAAAAAAAACYAgAAZHJzL2Rv&#10;d25yZXYueG1sUEsFBgAAAAAEAAQA9QAAAIgDAAAAAA==&#10;" fillcolor="black" stroked="f"/>
                      <v:oval id="Oval 790" o:spid="_x0000_s1149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0MZsQA&#10;AADcAAAADwAAAGRycy9kb3ducmV2LnhtbERPTWvCQBC9C/0PyxR6002DShtdQymRlh4EbUG8Ddlp&#10;EpOdDbtbjf/eLQje5vE+Z5kPphMncr6xrOB5koAgLq1uuFLw870ev4DwAVljZ5kUXMhDvnoYLTHT&#10;9sxbOu1CJWII+wwV1CH0mZS+rMmgn9ieOHK/1hkMEbpKaofnGG46mSbJXBpsODbU2NN7TWW7+zMK&#10;XDH7CLJdF9Pj5rh/tV8HfdAzpZ4eh7cFiEBDuItv7k8d56dT+H8mXi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9DGbEAAAA3AAAAA8AAAAAAAAAAAAAAAAAmAIAAGRycy9k&#10;b3ducmV2LnhtbFBLBQYAAAAABAAEAPUAAACJAwAAAAA=&#10;" fillcolor="black" stroked="f"/>
                    </v:group>
                    <v:group id="Group 791" o:spid="_x0000_s1150" style="position:absolute;left:4795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<v:oval id="Oval 792" o:spid="_x0000_s1151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M3isIA&#10;AADcAAAADwAAAGRycy9kb3ducmV2LnhtbERPTYvCMBC9C/sfwix403RFxa1GEVGUPQjqgngbmtm2&#10;2kxKErX++40geJvH+5zJrDGVuJHzpWUFX90EBHFmdcm5gt/DqjMC4QOyxsoyKXiQh9n0ozXBVNs7&#10;7+i2D7mIIexTVFCEUKdS+qwgg75ra+LI/VlnMETocqkd3mO4qWQvSYbSYMmxocCaFgVll/3VKHDL&#10;wTrIy2rZP2/Px2/7c9InPVCq/dnMxyACNeEtfrk3Os7vDeH5TLxAT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YzeKwgAAANwAAAAPAAAAAAAAAAAAAAAAAJgCAABkcnMvZG93&#10;bnJldi54bWxQSwUGAAAAAAQABAD1AAAAhwMAAAAA&#10;" fillcolor="black" stroked="f"/>
                      <v:oval id="Oval 793" o:spid="_x0000_s1152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+SEcMA&#10;AADcAAAADwAAAGRycy9kb3ducmV2LnhtbERPS2sCMRC+F/wPYYTealapra4bRURp8SBUBfE2bMZ9&#10;uJksSarbf28Khd7m43tOtuhMI27kfGVZwXCQgCDOra64UHA8bF4mIHxA1thYJgU/5GEx7z1lmGp7&#10;5y+67UMhYgj7FBWUIbSplD4vyaAf2JY4chfrDIYIXSG1w3sMN40cJcmbNFhxbCixpVVJ+XX/bRS4&#10;9fgjyOtm/Vrv6tPUbs/6rMdKPfe75QxEoC78i//cnzrOH73D7zPxAj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+SEcMAAADcAAAADwAAAAAAAAAAAAAAAACYAgAAZHJzL2Rv&#10;d25yZXYueG1sUEsFBgAAAAAEAAQA9QAAAIgDAAAAAA==&#10;" fillcolor="black" stroked="f"/>
                      <v:oval id="Oval 794" o:spid="_x0000_s1153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AGY8YA&#10;AADcAAAADwAAAGRycy9kb3ducmV2LnhtbESPQWsCQQyF7wX/wxDBW52taKlbRylFUTwUtELxFnbS&#10;3dWdzDIz6vrvzaHQW8J7ee/LbNG5Rl0pxNqzgZdhBoq48Lbm0sDhe/X8BiomZIuNZzJwpwiLee9p&#10;hrn1N97RdZ9KJSEcczRQpdTmWseiIodx6Fti0X59cJhkDaW2AW8S7ho9yrJX7bBmaaiwpc+KivP+&#10;4gyE5WSd9Hm1HJ++Tj9Tvz3ao50YM+h3H++gEnXp3/x3vbGCPxJaeUYm0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AGY8YAAADcAAAADwAAAAAAAAAAAAAAAACYAgAAZHJz&#10;L2Rvd25yZXYueG1sUEsFBgAAAAAEAAQA9QAAAIsDAAAAAA==&#10;" fillcolor="black" stroked="f"/>
                      <v:oval id="Oval 795" o:spid="_x0000_s1154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yj+MQA&#10;AADcAAAADwAAAGRycy9kb3ducmV2LnhtbERPTWvCQBC9F/wPywi9NRullhpdRYrS4qFgKoi3ITsm&#10;0exs2N0m6b/vCoXe5vE+Z7keTCM6cr62rGCSpCCIC6trLhUcv3ZPryB8QNbYWCYFP+RhvRo9LDHT&#10;tucDdXkoRQxhn6GCKoQ2k9IXFRn0iW2JI3exzmCI0JVSO+xjuGnkNE1fpMGaY0OFLb1VVNzyb6PA&#10;bWfvQd522+fr5/U0t/uzPuuZUo/jYbMAEWgI/+I/94eO86dzuD8TL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8o/jEAAAA3AAAAA8AAAAAAAAAAAAAAAAAmAIAAGRycy9k&#10;b3ducmV2LnhtbFBLBQYAAAAABAAEAPUAAACJAwAAAAA=&#10;" fillcolor="black" stroked="f"/>
                      <v:oval id="Oval 796" o:spid="_x0000_s1155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+cuMcA&#10;AADcAAAADwAAAGRycy9kb3ducmV2LnhtbESPT2sCQQzF7wW/wxDBW52tf0q7dRQRRelBqC0Ub2En&#10;3V3dySwzo67fvjkUekt4L+/9Mlt0rlFXCrH2bOBpmIEiLrytuTTw9bl5fAEVE7LFxjMZuFOExbz3&#10;MMPc+ht/0PWQSiUhHHM0UKXU5lrHoiKHcehbYtF+fHCYZA2ltgFvEu4aPcqyZ+2wZmmosKVVRcX5&#10;cHEGwnq6Tfq8WU9O+9P3q38/2qOdGjPod8s3UIm69G/+u95ZwR8LvjwjE+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fnLjHAAAA3AAAAA8AAAAAAAAAAAAAAAAAmAIAAGRy&#10;cy9kb3ducmV2LnhtbFBLBQYAAAAABAAEAPUAAACMAwAAAAA=&#10;" fillcolor="black" stroked="f"/>
                      <v:oval id="Oval 797" o:spid="_x0000_s1156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M5I8MA&#10;AADcAAAADwAAAGRycy9kb3ducmV2LnhtbERPTWsCMRC9F/ofwhR606xWi65GKaJYPAhdBfE2bKa7&#10;q5vJkkRd/30jCL3N433OdN6aWlzJ+cqygl43AUGcW11xoWC/W3VGIHxA1lhbJgV38jCfvb5MMdX2&#10;xj90zUIhYgj7FBWUITSplD4vyaDv2oY4cr/WGQwRukJqh7cYbmrZT5JPabDi2FBiQ4uS8nN2MQrc&#10;crgO8rxaDk7b02FsN0d91EOl3t/arwmIQG34Fz/d3zrO/+jB45l4gZ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M5I8MAAADcAAAADwAAAAAAAAAAAAAAAACYAgAAZHJzL2Rv&#10;d25yZXYueG1sUEsFBgAAAAAEAAQA9QAAAIgDAAAAAA==&#10;" fillcolor="black" stroked="f"/>
                      <v:oval id="Oval 798" o:spid="_x0000_s1157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GnVMMA&#10;AADcAAAADwAAAGRycy9kb3ducmV2LnhtbERPTWsCMRC9F/ofwhR602ytFl2NIqJUPAhdBfE2bKa7&#10;q5vJkqS6/nsjCL3N433OZNaaWlzI+cqygo9uAoI4t7riQsF+t+oMQfiArLG2TApu5GE2fX2ZYKrt&#10;lX/okoVCxBD2KSooQ2hSKX1ekkHftQ1x5H6tMxgidIXUDq8x3NSylyRf0mDFsaHEhhYl5efszyhw&#10;y8F3kOfVsn/ang4juznqox4o9f7WzscgArXhX/x0r3Wc/9mDxzPxAj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GnVMMAAADcAAAADwAAAAAAAAAAAAAAAACYAgAAZHJzL2Rv&#10;d25yZXYueG1sUEsFBgAAAAAEAAQA9QAAAIgDAAAAAA==&#10;" fillcolor="black" stroked="f"/>
                      <v:oval id="Oval 799" o:spid="_x0000_s1158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0Cz8MA&#10;AADcAAAADwAAAGRycy9kb3ducmV2LnhtbERPS2sCMRC+F/wPYYTeNGut0m43SimKxYOgFcTbsBn3&#10;4WayJFG3/74RhN7m43tONu9MI67kfGVZwWiYgCDOra64ULD/WQ7eQPiArLGxTAp+ycN81nvKMNX2&#10;xlu67kIhYgj7FBWUIbSplD4vyaAf2pY4cifrDIYIXSG1w1sMN418SZKpNFhxbCixpa+S8vPuYhS4&#10;xWQV5Hm5eK039eHdro/6qCdKPfe7zw8QgbrwL364v3WcPx7D/Zl4gZ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0Cz8MAAADcAAAADwAAAAAAAAAAAAAAAACYAgAAZHJzL2Rv&#10;d25yZXYueG1sUEsFBgAAAAAEAAQA9QAAAIgDAAAAAA==&#10;" fillcolor="black" stroked="f"/>
                      <v:oval id="Oval 800" o:spid="_x0000_s1159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Sau8MA&#10;AADcAAAADwAAAGRycy9kb3ducmV2LnhtbERPTWsCMRC9C/0PYQreatZWpd0apRRF8SC4FcTbsBl3&#10;VzeTJYm6/nsjFLzN433OeNqaWlzI+cqygn4vAUGcW11xoWD7N3/7BOEDssbaMim4kYfp5KUzxlTb&#10;K2/okoVCxBD2KSooQ2hSKX1ekkHfsw1x5A7WGQwRukJqh9cYbmr5niQjabDi2FBiQ78l5afsbBS4&#10;2XAR5Gk+GxzXx92XXe31Xg+V6r62P98gArXhKf53L3Wc/zGAxzPxAj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Sau8MAAADcAAAADwAAAAAAAAAAAAAAAACYAgAAZHJzL2Rv&#10;d25yZXYueG1sUEsFBgAAAAAEAAQA9QAAAIgDAAAAAA==&#10;" fillcolor="black" stroked="f"/>
                      <v:oval id="Oval 801" o:spid="_x0000_s1160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/IMMA&#10;AADcAAAADwAAAGRycy9kb3ducmV2LnhtbERPS2sCMRC+F/wPYYTeNGvblbo1K1KUiodCtSDehs10&#10;H24mS5Lq9t8bQehtPr7nzBe9acWZnK8tK5iMExDEhdU1lwq+9+vRKwgfkDW2lknBH3lY5IOHOWba&#10;XviLzrtQihjCPkMFVQhdJqUvKjLox7YjjtyPdQZDhK6U2uElhptWPiXJVBqsOTZU2NF7RcVp92sU&#10;uFX6EeRpvXppPpvDzG6P+qhTpR6H/fINRKA+/Ivv7o2O859T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g/IMMAAADcAAAADwAAAAAAAAAAAAAAAACYAgAAZHJzL2Rv&#10;d25yZXYueG1sUEsFBgAAAAAEAAQA9QAAAIgDAAAAAA==&#10;" fillcolor="black" stroked="f"/>
                      <v:oval id="Oval 802" o:spid="_x0000_s1161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qhV8MA&#10;AADcAAAADwAAAGRycy9kb3ducmV2LnhtbERPS2sCMRC+F/wPYQRvNaut0m43ihSl0oOgFcTbsBn3&#10;4WayJFHXf98UCt7m43tONu9MI67kfGVZwWiYgCDOra64ULD/WT2/gfABWWNjmRTcycN81nvKMNX2&#10;xlu67kIhYgj7FBWUIbSplD4vyaAf2pY4cifrDIYIXSG1w1sMN40cJ8lUGqw4NpTY0mdJ+Xl3MQrc&#10;cvIV5Hm1fK039eHdfh/1UU+UGvS7xQeIQF14iP/dax3nv0zh75l4gZ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qhV8MAAADcAAAADwAAAAAAAAAAAAAAAACYAgAAZHJzL2Rv&#10;d25yZXYueG1sUEsFBgAAAAAEAAQA9QAAAIgDAAAAAA==&#10;" fillcolor="black" stroked="f"/>
                      <v:oval id="Oval 803" o:spid="_x0000_s1162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YEzMMA&#10;AADcAAAADwAAAGRycy9kb3ducmV2LnhtbERPS2sCMRC+C/6HMIK3mtXWqqtRpCgtHgo+QLwNm3F3&#10;dTNZkqjbf98UCt7m43vObNGYStzJ+dKygn4vAUGcWV1yruCwX7+MQfiArLGyTAp+yMNi3m7NMNX2&#10;wVu670IuYgj7FBUUIdSplD4ryKDv2Zo4cmfrDIYIXS61w0cMN5UcJMm7NFhybCiwpo+CsuvuZhS4&#10;1fAzyOt69Xb5vhwndnPSJz1UqttpllMQgZrwFP+7v3Sc/zqCv2fiB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YEzMMAAADcAAAADwAAAAAAAAAAAAAAAACYAgAAZHJzL2Rv&#10;d25yZXYueG1sUEsFBgAAAAAEAAQA9QAAAIgDAAAAAA==&#10;" fillcolor="black" stroked="f"/>
                      <v:oval id="Oval 804" o:spid="_x0000_s1163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mQvscA&#10;AADcAAAADwAAAGRycy9kb3ducmV2LnhtbESPT2sCQQzF7wW/wxDBW52tf0q7dRQRRelBqC0Ub2En&#10;3V3dySwzo67fvjkUekt4L+/9Mlt0rlFXCrH2bOBpmIEiLrytuTTw9bl5fAEVE7LFxjMZuFOExbz3&#10;MMPc+ht/0PWQSiUhHHM0UKXU5lrHoiKHcehbYtF+fHCYZA2ltgFvEu4aPcqyZ+2wZmmosKVVRcX5&#10;cHEGwnq6Tfq8WU9O+9P3q38/2qOdGjPod8s3UIm69G/+u95ZwR8LrTwjE+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pkL7HAAAA3AAAAA8AAAAAAAAAAAAAAAAAmAIAAGRy&#10;cy9kb3ducmV2LnhtbFBLBQYAAAAABAAEAPUAAACMAwAAAAA=&#10;" fillcolor="black" stroked="f"/>
                      <v:oval id="Oval 805" o:spid="_x0000_s1164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U1JcMA&#10;AADcAAAADwAAAGRycy9kb3ducmV2LnhtbERPTWvCQBC9C/6HZQRvdWOtUtOsIkWp9CBoBcltyE6T&#10;aHY27G41/fduoeBtHu9zsmVnGnEl52vLCsajBARxYXXNpYLj1+bpFYQPyBoby6TglzwsF/1ehqm2&#10;N97T9RBKEUPYp6igCqFNpfRFRQb9yLbEkfu2zmCI0JVSO7zFcNPI5ySZSYM1x4YKW3qvqLgcfowC&#10;t55+BHnZrF/Ou/Npbj9zneupUsNBt3oDEagLD/G/e6vj/Mkc/p6JF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U1JcMAAADcAAAADwAAAAAAAAAAAAAAAACYAgAAZHJzL2Rv&#10;d25yZXYueG1sUEsFBgAAAAAEAAQA9QAAAIgDAAAAAA==&#10;" fillcolor="black" stroked="f"/>
                      <v:oval id="Oval 806" o:spid="_x0000_s1165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nvxcYA&#10;AADcAAAADwAAAGRycy9kb3ducmV2LnhtbESPQWvCQBCF70L/wzKF3nTTomJTVxFRWnoQjIXibchO&#10;k2h2NuxuNf33nYPgbYb35r1v5svetepCITaeDTyPMlDEpbcNVwa+DtvhDFRMyBZbz2TgjyIsFw+D&#10;OebWX3lPlyJVSkI45migTqnLtY5lTQ7jyHfEov344DDJGiptA14l3LX6Jcum2mHD0lBjR+uaynPx&#10;6wyEzeQ96fN2Mz7tTt+v/vNoj3ZizNNjv3oDlahPd/Pt+sMK/ljw5RmZQC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nvxcYAAADcAAAADwAAAAAAAAAAAAAAAACYAgAAZHJz&#10;L2Rvd25yZXYueG1sUEsFBgAAAAAEAAQA9QAAAIsDAAAAAA==&#10;" fillcolor="black" stroked="f"/>
                      <v:oval id="Oval 807" o:spid="_x0000_s1166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VKXsQA&#10;AADcAAAADwAAAGRycy9kb3ducmV2LnhtbERPTWvCQBC9F/oflhG81U2KlhpdQykRpYeCVhBvQ3ZM&#10;YrKzYXfV9N93C4Xe5vE+Z5kPphM3cr6xrCCdJCCIS6sbrhQcvtZPryB8QNbYWSYF3+QhXz0+LDHT&#10;9s47uu1DJWII+wwV1CH0mZS+rMmgn9ieOHJn6wyGCF0ltcN7DDedfE6SF2mw4dhQY0/vNZXt/moU&#10;uGK2CbJdF9PL5+U4tx8nfdIzpcaj4W0BItAQ/sV/7q2O86cp/D4TL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VSl7EAAAA3AAAAA8AAAAAAAAAAAAAAAAAmAIAAGRycy9k&#10;b3ducmV2LnhtbFBLBQYAAAAABAAEAPUAAACJAwAAAAA=&#10;" fillcolor="black" stroked="f"/>
                      <v:oval id="Oval 808" o:spid="_x0000_s1167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fUKcQA&#10;AADcAAAADwAAAGRycy9kb3ducmV2LnhtbERPTWvCQBC9C/0PyxR6002DShtdQymRlh4EbUG8Ddlp&#10;EpOdDbtbjf/eLQje5vE+Z5kPphMncr6xrOB5koAgLq1uuFLw870ev4DwAVljZ5kUXMhDvnoYLTHT&#10;9sxbOu1CJWII+wwV1CH0mZS+rMmgn9ieOHK/1hkMEbpKaofnGG46mSbJXBpsODbU2NN7TWW7+zMK&#10;XDH7CLJdF9Pj5rh/tV8HfdAzpZ4eh7cFiEBDuItv7k8d509T+H8mXi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H1CnEAAAA3AAAAA8AAAAAAAAAAAAAAAAAmAIAAGRycy9k&#10;b3ducmV2LnhtbFBLBQYAAAAABAAEAPUAAACJAwAAAAA=&#10;" fillcolor="black" stroked="f"/>
                      <v:oval id="Oval 809" o:spid="_x0000_s1168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txssMA&#10;AADcAAAADwAAAGRycy9kb3ducmV2LnhtbERPTWsCMRC9C/0PYQreatZWpd0apRRF8SC4FcTbsBl3&#10;VzeTJYm6/nsjFLzN433OeNqaWlzI+cqygn4vAUGcW11xoWD7N3/7BOEDssbaMim4kYfp5KUzxlTb&#10;K2/okoVCxBD2KSooQ2hSKX1ekkHfsw1x5A7WGQwRukJqh9cYbmr5niQjabDi2FBiQ78l5afsbBS4&#10;2XAR5Gk+GxzXx92XXe31Xg+V6r62P98gArXhKf53L3WcP/iAxzPxAj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stxssMAAADcAAAADwAAAAAAAAAAAAAAAACYAgAAZHJzL2Rv&#10;d25yZXYueG1sUEsFBgAAAAAEAAQA9QAAAIgDAAAAAA==&#10;" fillcolor="black" stroked="f"/>
                      <v:oval id="Oval 810" o:spid="_x0000_s1169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LpxsQA&#10;AADcAAAADwAAAGRycy9kb3ducmV2LnhtbERPTWvCQBC9C/0PyxR6q5tKFE2zkSJKSw+CaUG8Ddlp&#10;Es3Oht2txn/vFgre5vE+J18OphNncr61rOBlnIAgrqxuuVbw/bV5noPwAVljZ5kUXMnDsngY5Zhp&#10;e+EdnctQixjCPkMFTQh9JqWvGjLox7YnjtyPdQZDhK6W2uElhptOTpJkJg22HBsa7GnVUHUqf40C&#10;t56+B3narNPj9rhf2M+DPuipUk+Pw9sriEBDuIv/3R86zk9T+HsmXi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i6cbEAAAA3AAAAA8AAAAAAAAAAAAAAAAAmAIAAGRycy9k&#10;b3ducmV2LnhtbFBLBQYAAAAABAAEAPUAAACJAwAAAAA=&#10;" fillcolor="black" stroked="f"/>
                      <v:oval id="Oval 811" o:spid="_x0000_s1170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5MXcQA&#10;AADcAAAADwAAAGRycy9kb3ducmV2LnhtbERPTWvCQBC9C/0PyxS86abFiKbZSClKSw+CaUG8Ddlp&#10;Es3Oht1V03/fLQje5vE+J18NphMXcr61rOBpmoAgrqxuuVbw/bWZLED4gKyxs0wKfsnDqngY5Zhp&#10;e+UdXcpQixjCPkMFTQh9JqWvGjLop7YnjtyPdQZDhK6W2uE1hptOPifJXBpsOTY02NNbQ9WpPBsF&#10;bp2+B3narGfH7XG/tJ8HfdCpUuPH4fUFRKAh3MU394eO82cp/D8TL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uTF3EAAAA3AAAAA8AAAAAAAAAAAAAAAAAmAIAAGRycy9k&#10;b3ducmV2LnhtbFBLBQYAAAAABAAEAPUAAACJAwAAAAA=&#10;" fillcolor="black" stroked="f"/>
                      <v:oval id="Oval 812" o:spid="_x0000_s1171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zSKsQA&#10;AADcAAAADwAAAGRycy9kb3ducmV2LnhtbERPTWvCQBC9C/0PyxS81U1FpY2uoZSESg+CtiDehuw0&#10;icnOht2txn/fFQre5vE+Z5UNphNncr6xrOB5koAgLq1uuFLw/VU8vYDwAVljZ5kUXMlDtn4YrTDV&#10;9sI7Ou9DJWII+xQV1CH0qZS+rMmgn9ieOHI/1hkMEbpKaoeXGG46OU2ShTTYcGyosaf3msp2/2sU&#10;uHz+EWRb5LPT9nR4tZ9HfdRzpcaPw9sSRKAh3MX/7o2O82cLuD0TL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80irEAAAA3AAAAA8AAAAAAAAAAAAAAAAAmAIAAGRycy9k&#10;b3ducmV2LnhtbFBLBQYAAAAABAAEAPUAAACJAwAAAAA=&#10;" fillcolor="black" stroked="f"/>
                      <v:oval id="Oval 813" o:spid="_x0000_s1172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B3scMA&#10;AADcAAAADwAAAGRycy9kb3ducmV2LnhtbERPS2sCMRC+F/wPYYTealbRVteNIkVp8SBUBfE2bMZ9&#10;uJksSarbf28Khd7m43tOtuxMI27kfGVZwXCQgCDOra64UHA8bF6mIHxA1thYJgU/5GG56D1lmGp7&#10;5y+67UMhYgj7FBWUIbSplD4vyaAf2JY4chfrDIYIXSG1w3sMN40cJcmrNFhxbCixpfeS8uv+2yhw&#10;68lHkNfNelzv6tPMbs/6rCdKPfe71RxEoC78i//cnzrOH7/B7zPxAr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B3scMAAADcAAAADwAAAAAAAAAAAAAAAACYAgAAZHJzL2Rv&#10;d25yZXYueG1sUEsFBgAAAAAEAAQA9QAAAIgDAAAAAA==&#10;" fillcolor="black" stroked="f"/>
                      <v:oval id="Oval 814" o:spid="_x0000_s1173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/jw8YA&#10;AADcAAAADwAAAGRycy9kb3ducmV2LnhtbESPQWvCQBCF70L/wzKF3nTTomJTVxFRWnoQjIXibchO&#10;k2h2NuxuNf33nYPgbYb35r1v5svetepCITaeDTyPMlDEpbcNVwa+DtvhDFRMyBZbz2TgjyIsFw+D&#10;OebWX3lPlyJVSkI45migTqnLtY5lTQ7jyHfEov344DDJGiptA14l3LX6Jcum2mHD0lBjR+uaynPx&#10;6wyEzeQ96fN2Mz7tTt+v/vNoj3ZizNNjv3oDlahPd/Pt+sMK/lho5RmZQC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G/jw8YAAADcAAAADwAAAAAAAAAAAAAAAACYAgAAZHJz&#10;L2Rvd25yZXYueG1sUEsFBgAAAAAEAAQA9QAAAIsDAAAAAA==&#10;" fillcolor="black" stroked="f"/>
                      <v:oval id="Oval 815" o:spid="_x0000_s1174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NGWMQA&#10;AADcAAAADwAAAGRycy9kb3ducmV2LnhtbERPTWvCQBC9F/wPywi9NRuLlhpdRYrS4qFgKoi3ITsm&#10;0exs2N0m6b/vCoXe5vE+Z7keTCM6cr62rGCSpCCIC6trLhUcv3ZPryB8QNbYWCYFP+RhvRo9LDHT&#10;tucDdXkoRQxhn6GCKoQ2k9IXFRn0iW2JI3exzmCI0JVSO+xjuGnkc5q+SIM1x4YKW3qrqLjl30aB&#10;287eg7ztttPr5/U0t/uzPuuZUo/jYbMAEWgI/+I/94eO86dzuD8TL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jRljEAAAA3AAAAA8AAAAAAAAAAAAAAAAAmAIAAGRycy9k&#10;b3ducmV2LnhtbFBLBQYAAAAABAAEAPUAAACJAwAAAAA=&#10;" fillcolor="black" stroked="f"/>
                      <v:oval id="Oval 816" o:spid="_x0000_s1175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B5GMYA&#10;AADcAAAADwAAAGRycy9kb3ducmV2LnhtbESPQWvCQBCF7wX/wzKF3uqmpSkaXUWKYulB0BbE25Ad&#10;k2h2Nuyumv77zkHobYb35r1vpvPetepKITaeDbwMM1DEpbcNVwZ+vlfPI1AxIVtsPZOBX4ownw0e&#10;plhYf+MtXXepUhLCsUADdUpdoXUsa3IYh74jFu3og8Mka6i0DXiTcNfq1yx71w4bloYaO/qoqTzv&#10;Ls5AWObrpM+r5dtpc9qP/dfBHmxuzNNjv5iAStSnf/P9+tMKfi748oxMo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8B5GMYAAADcAAAADwAAAAAAAAAAAAAAAACYAgAAZHJz&#10;L2Rvd25yZXYueG1sUEsFBgAAAAAEAAQA9QAAAIsDAAAAAA==&#10;" fillcolor="black" stroked="f"/>
                      <v:oval id="Oval 817" o:spid="_x0000_s1176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zcg8MA&#10;AADcAAAADwAAAGRycy9kb3ducmV2LnhtbERPTWvCQBC9C/6HZYTedGNppEZXKSWhpQehtiDehuyY&#10;RLOzYXer8d+7BcHbPN7nLNe9acWZnG8sK5hOEhDEpdUNVwp+f4rxKwgfkDW2lknBlTysV8PBEjNt&#10;L/xN522oRAxhn6GCOoQuk9KXNRn0E9sRR+5gncEQoaukdniJ4aaVz0kykwYbjg01dvReU3na/hkF&#10;Lk8/gjwV+ctxc9zN7dde73Wq1NOof1uACNSHh/ju/tRxfjqF/2fiB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zcg8MAAADcAAAADwAAAAAAAAAAAAAAAACYAgAAZHJzL2Rv&#10;d25yZXYueG1sUEsFBgAAAAAEAAQA9QAAAIgDAAAAAA==&#10;" fillcolor="black" stroked="f"/>
                      <v:oval id="Oval 818" o:spid="_x0000_s1177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5C9MIA&#10;AADcAAAADwAAAGRycy9kb3ducmV2LnhtbERPTYvCMBC9L/gfwgje1lSxy1qNIqLs4mFhVRBvQzO2&#10;1WZSkqj13xthYW/zeJ8znbemFjdyvrKsYNBPQBDnVldcKNjv1u+fIHxA1lhbJgUP8jCfdd6mmGl7&#10;51+6bUMhYgj7DBWUITSZlD4vyaDv24Y4cifrDIYIXSG1w3sMN7UcJsmHNFhxbCixoWVJ+WV7NQrc&#10;Kv0K8rJejc4/58PYbo76qFOlet12MQERqA3/4j/3t47z0yG8nokX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XkL0wgAAANwAAAAPAAAAAAAAAAAAAAAAAJgCAABkcnMvZG93&#10;bnJldi54bWxQSwUGAAAAAAQABAD1AAAAhwMAAAAA&#10;" fillcolor="black" stroked="f"/>
                      <v:oval id="Oval 819" o:spid="_x0000_s1178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Lnb8MA&#10;AADcAAAADwAAAGRycy9kb3ducmV2LnhtbERPS2sCMRC+F/wPYYTeNGvblbo1K1KUiodCtSDehs10&#10;H24mS5Lq9t8bQehtPr7nzBe9acWZnK8tK5iMExDEhdU1lwq+9+vRKwgfkDW2lknBH3lY5IOHOWba&#10;XviLzrtQihjCPkMFVQhdJqUvKjLox7YjjtyPdQZDhK6U2uElhptWPiXJVBqsOTZU2NF7RcVp92sU&#10;uFX6EeRpvXppPpvDzG6P+qhTpR6H/fINRKA+/Ivv7o2O89Nn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Lnb8MAAADcAAAADwAAAAAAAAAAAAAAAACYAgAAZHJzL2Rv&#10;d25yZXYueG1sUEsFBgAAAAAEAAQA9QAAAIgDAAAAAA==&#10;" fillcolor="black" stroked="f"/>
                      <v:oval id="Oval 820" o:spid="_x0000_s1179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t/G8QA&#10;AADcAAAADwAAAGRycy9kb3ducmV2LnhtbERPTWvCQBC9C/0PyxS86abFiKbZSClKSw+CaUG8Ddlp&#10;Es3Oht1V03/fLQje5vE+J18NphMXcr61rOBpmoAgrqxuuVbw/bWZLED4gKyxs0wKfsnDqngY5Zhp&#10;e+UdXcpQixjCPkMFTQh9JqWvGjLop7YnjtyPdQZDhK6W2uE1hptOPifJXBpsOTY02NNbQ9WpPBsF&#10;bp2+B3narGfH7XG/tJ8HfdCpUuPH4fUFRKAh3MU394eO89MZ/D8TL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7fxvEAAAA3AAAAA8AAAAAAAAAAAAAAAAAmAIAAGRycy9k&#10;b3ducmV2LnhtbFBLBQYAAAAABAAEAPUAAACJAwAAAAA=&#10;" fillcolor="black" stroked="f"/>
                      <v:oval id="Oval 821" o:spid="_x0000_s1180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fagMMA&#10;AADcAAAADwAAAGRycy9kb3ducmV2LnhtbERPTWvCQBC9C/6HZYTe6sbSlBpdQymRFg8FU0G8Ddkx&#10;iWZnw+5W03/fFQre5vE+Z5kPphMXcr61rGA2TUAQV1a3XCvYfa8fX0H4gKyxs0wKfslDvhqPlphp&#10;e+UtXcpQixjCPkMFTQh9JqWvGjLop7YnjtzROoMhQldL7fAaw00nn5LkRRpsOTY02NN7Q9W5/DEK&#10;XJF+BHleF8+nr9N+bjcHfdCpUg+T4W0BItAQ7uJ/96eO89MUbs/EC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7fagMMAAADcAAAADwAAAAAAAAAAAAAAAACYAgAAZHJzL2Rv&#10;d25yZXYueG1sUEsFBgAAAAAEAAQA9QAAAIgDAAAAAA==&#10;" fillcolor="black" stroked="f"/>
                      <v:oval id="Oval 822" o:spid="_x0000_s1181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VE98QA&#10;AADcAAAADwAAAGRycy9kb3ducmV2LnhtbERPTWvCQBC9C/0PyxS86abFSE1dQymRSg9C04J4G7LT&#10;JJqdDbtbjf++Kwje5vE+Z5kPphMncr61rOBpmoAgrqxuuVbw872evIDwAVljZ5kUXMhDvnoYLTHT&#10;9sxfdCpDLWII+wwVNCH0mZS+asign9qeOHK/1hkMEbpaaofnGG46+Zwkc2mw5djQYE/vDVXH8s8o&#10;cEX6EeRxXcwO28NuYT/3eq9TpcaPw9sriEBDuItv7o2O89M5XJ+JF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lRPfEAAAA3AAAAA8AAAAAAAAAAAAAAAAAmAIAAGRycy9k&#10;b3ducmV2LnhtbFBLBQYAAAAABAAEAPUAAACJAwAAAAA=&#10;" fillcolor="black" stroked="f"/>
                      <v:oval id="Oval 823" o:spid="_x0000_s1182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nhbMMA&#10;AADcAAAADwAAAGRycy9kb3ducmV2LnhtbERPS2sCMRC+C/6HMEJvNWvpat2aFSlKi4dCtSDehs10&#10;H24mS5Lq9t8boeBtPr7nLJa9acWZnK8tK5iMExDEhdU1lwq+95vHFxA+IGtsLZOCP/KwzIeDBWba&#10;XviLzrtQihjCPkMFVQhdJqUvKjLox7YjjtyPdQZDhK6U2uElhptWPiXJVBqsOTZU2NFbRcVp92sU&#10;uHX6HuRps35uPpvD3G6P+qhTpR5G/eoVRKA+3MX/7g8d56cz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nhbMMAAADcAAAADwAAAAAAAAAAAAAAAACYAgAAZHJzL2Rv&#10;d25yZXYueG1sUEsFBgAAAAAEAAQA9QAAAIgDAAAAAA==&#10;" fillcolor="black" stroked="f"/>
                    </v:group>
                    <v:group id="Group 824" o:spid="_x0000_s1183" style="position:absolute;left:8739;top:1419;width:2029;height:2045" coordorigin="8739,1419" coordsize="2029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oval id="Oval 825" o:spid="_x0000_s1184" style="position:absolute;left:873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rQhcIA&#10;AADcAAAADwAAAGRycy9kb3ducmV2LnhtbERPTYvCMBC9L/gfwgje1lSxy1qNIqIoHhZWBfE2NGNb&#10;bSYlidr99xthYW/zeJ8znbemFg9yvrKsYNBPQBDnVldcKDge1u+fIHxA1lhbJgU/5GE+67xNMdP2&#10;yd/02IdCxBD2GSooQ2gyKX1ekkHftw1x5C7WGQwRukJqh88Ybmo5TJIPabDi2FBiQ8uS8tv+bhS4&#10;VboJ8rZeja5f19PY7s76rFOlet12MQERqA3/4j/3Vsf56Rhez8QL5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+tCFwgAAANwAAAAPAAAAAAAAAAAAAAAAAJgCAABkcnMvZG93&#10;bnJldi54bWxQSwUGAAAAAAQABAD1AAAAhwMAAAAA&#10;" fillcolor="black" stroked="f"/>
                      <v:oval id="Oval 826" o:spid="_x0000_s1185" style="position:absolute;left:923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yzpcYA&#10;AADcAAAADwAAAGRycy9kb3ducmV2LnhtbESPQWsCQQyF74L/YYjQW52tqLRbRxFRlB4K2kLxFnbS&#10;3dWdzDIz1fXfm0PBW8J7ee/LbNG5Rl0oxNqzgZdhBoq48Lbm0sD31+b5FVRMyBYbz2TgRhEW835v&#10;hrn1V97T5ZBKJSEcczRQpdTmWseiIodx6Fti0X59cJhkDaW2Aa8S7ho9yrKpdlizNFTY0qqi4nz4&#10;cwbCerJN+rxZj0+fp583/3G0Rzsx5mnQLd9BJerSw/x/vbOCPxV8eUYm0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yzpcYAAADcAAAADwAAAAAAAAAAAAAAAACYAgAAZHJz&#10;L2Rvd25yZXYueG1sUEsFBgAAAAAEAAQA9QAAAIsDAAAAAA==&#10;" fillcolor="black" stroked="f"/>
                      <v:oval id="Oval 827" o:spid="_x0000_s1186" style="position:absolute;left:873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AWPsIA&#10;AADcAAAADwAAAGRycy9kb3ducmV2LnhtbERPS4vCMBC+L/gfwgjeNHVR0WoUWRQXDws+QLwNzdhW&#10;m0lJonb/vVkQ9jYf33Nmi8ZU4kHOl5YV9HsJCOLM6pJzBcfDujsG4QOyxsoyKfglD4t562OGqbZP&#10;3tFjH3IRQ9inqKAIoU6l9FlBBn3P1sSRu1hnMETocqkdPmO4qeRnkoykwZJjQ4E1fRWU3fZ3o8Ct&#10;hpsgb+vV4PpzPU3s9qzPeqhUp90spyACNeFf/HZ/6zh/1Ie/Z+IF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4BY+wgAAANwAAAAPAAAAAAAAAAAAAAAAAJgCAABkcnMvZG93&#10;bnJldi54bWxQSwUGAAAAAAQABAD1AAAAhwMAAAAA&#10;" fillcolor="black" stroked="f"/>
                      <v:oval id="Oval 828" o:spid="_x0000_s1187" style="position:absolute;left:9725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KIScIA&#10;AADcAAAADwAAAGRycy9kb3ducmV2LnhtbERPTYvCMBC9C/sfwix403RFxa1GEVGUPQjqgngbmtm2&#10;2kxKErX++40geJvH+5zJrDGVuJHzpWUFX90EBHFmdcm5gt/DqjMC4QOyxsoyKXiQh9n0ozXBVNs7&#10;7+i2D7mIIexTVFCEUKdS+qwgg75ra+LI/VlnMETocqkd3mO4qWQvSYbSYMmxocCaFgVll/3VKHDL&#10;wTrIy2rZP2/Px2/7c9InPVCq/dnMxyACNeEtfrk3Os4f9uD5TLxAT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MohJwgAAANwAAAAPAAAAAAAAAAAAAAAAAJgCAABkcnMvZG93&#10;bnJldi54bWxQSwUGAAAAAAQABAD1AAAAhwMAAAAA&#10;" fillcolor="black" stroked="f"/>
                      <v:oval id="Oval 829" o:spid="_x0000_s1188" style="position:absolute;left:9725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t0sMA&#10;AADcAAAADwAAAGRycy9kb3ducmV2LnhtbERPS2sCMRC+F/wPYQRvNaut0m43ihSl0oOgFcTbsBn3&#10;4WayJFHXf98UCt7m43tONu9MI67kfGVZwWiYgCDOra64ULD/WT2/gfABWWNjmRTcycN81nvKMNX2&#10;xlu67kIhYgj7FBWUIbSplD4vyaAf2pY4cifrDIYIXSG1w1sMN40cJ8lUGqw4NpTY0mdJ+Xl3MQrc&#10;cvIV5Hm1fK039eHdfh/1UU+UGvS7xQeIQF14iP/dax3nT1/g75l4gZ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4t0sMAAADcAAAADwAAAAAAAAAAAAAAAACYAgAAZHJzL2Rv&#10;d25yZXYueG1sUEsFBgAAAAAEAAQA9QAAAIgDAAAAAA==&#10;" fillcolor="black" stroked="f"/>
                      <v:oval id="Oval 830" o:spid="_x0000_s1189" style="position:absolute;left:10218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e1psQA&#10;AADcAAAADwAAAGRycy9kb3ducmV2LnhtbERPTWvCQBC9C/0PyxS81U1FpY2uoZSESg+CtiDehuw0&#10;icnOht2txn/fFQre5vE+Z5UNphNncr6xrOB5koAgLq1uuFLw/VU8vYDwAVljZ5kUXMlDtn4YrTDV&#10;9sI7Ou9DJWII+xQV1CH0qZS+rMmgn9ieOHI/1hkMEbpKaoeXGG46OU2ShTTYcGyosaf3msp2/2sU&#10;uHz+EWRb5LPT9nR4tZ9HfdRzpcaPw9sSRKAh3MX/7o2O8xczuD0TL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XtabEAAAA3AAAAA8AAAAAAAAAAAAAAAAAmAIAAGRycy9k&#10;b3ducmV2LnhtbFBLBQYAAAAABAAEAPUAAACJAwAAAAA=&#10;" fillcolor="black" stroked="f"/>
                      <v:oval id="Oval 831" o:spid="_x0000_s1190" style="position:absolute;left:873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sQPcQA&#10;AADcAAAADwAAAGRycy9kb3ducmV2LnhtbERPTWvCQBC9C/0PyxS86abFSE1dQymRSg9C04J4G7LT&#10;JJqdDbtbjf++Kwje5vE+Z5kPphMncr61rOBpmoAgrqxuuVbw872evIDwAVljZ5kUXMhDvnoYLTHT&#10;9sxfdCpDLWII+wwVNCH0mZS+asign9qeOHK/1hkMEbpaaofnGG46+Zwkc2mw5djQYE/vDVXH8s8o&#10;cEX6EeRxXcwO28NuYT/3eq9TpcaPw9sriEBDuItv7o2O8+cpXJ+JF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bED3EAAAA3AAAAA8AAAAAAAAAAAAAAAAAmAIAAGRycy9k&#10;b3ducmV2LnhtbFBLBQYAAAAABAAEAPUAAACJAwAAAAA=&#10;" fillcolor="black" stroked="f"/>
                      <v:oval id="Oval 832" o:spid="_x0000_s1191" style="position:absolute;left:923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mOSsMA&#10;AADcAAAADwAAAGRycy9kb3ducmV2LnhtbERPTWvCQBC9F/wPyxS86aZFQ02zESmKxUOhKoi3ITtN&#10;otnZsLtq+u/dgtDbPN7n5PPetOJKzjeWFbyMExDEpdUNVwr2u9XoDYQPyBpby6TglzzMi8FTjpm2&#10;N/6m6zZUIoawz1BBHUKXSenLmgz6se2II/djncEQoaukdniL4aaVr0mSSoMNx4YaO/qoqTxvL0aB&#10;W07XQZ5Xy8np63SY2c1RH/VUqeFzv3gHEagP/+KH+1PH+WkKf8/EC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mOSsMAAADcAAAADwAAAAAAAAAAAAAAAACYAgAAZHJzL2Rv&#10;d25yZXYueG1sUEsFBgAAAAAEAAQA9QAAAIgDAAAAAA==&#10;" fillcolor="black" stroked="f"/>
                      <v:oval id="Oval 833" o:spid="_x0000_s1192" style="position:absolute;left:873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Ur0cMA&#10;AADcAAAADwAAAGRycy9kb3ducmV2LnhtbERPTWsCMRC9C/0PYQreatZStd0apRRF8SC4FcTbsBl3&#10;VzeTJYm6/nsjFLzN433OeNqaWlzI+cqygn4vAUGcW11xoWD7N3/7BOEDssbaMim4kYfp5KUzxlTb&#10;K2/okoVCxBD2KSooQ2hSKX1ekkHfsw1x5A7WGQwRukJqh9cYbmr5niRDabDi2FBiQ78l5afsbBS4&#10;2WAR5Gk++ziuj7svu9rrvR4o1X1tf75BBGrDU/zvXuo4fziCxzPxAj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Ur0cMAAADcAAAADwAAAAAAAAAAAAAAAACYAgAAZHJzL2Rv&#10;d25yZXYueG1sUEsFBgAAAAAEAAQA9QAAAIgDAAAAAA==&#10;" fillcolor="black" stroked="f"/>
                      <v:oval id="Oval 834" o:spid="_x0000_s1193" style="position:absolute;left:9725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q/o8YA&#10;AADcAAAADwAAAGRycy9kb3ducmV2LnhtbESPQWsCQQyF74L/YYjQW52tqLRbRxFRlB4K2kLxFnbS&#10;3dWdzDIz1fXfm0PBW8J7ee/LbNG5Rl0oxNqzgZdhBoq48Lbm0sD31+b5FVRMyBYbz2TgRhEW835v&#10;hrn1V97T5ZBKJSEcczRQpdTmWseiIodx6Fti0X59cJhkDaW2Aa8S7ho9yrKpdlizNFTY0qqi4nz4&#10;cwbCerJN+rxZj0+fp583/3G0Rzsx5mnQLd9BJerSw/x/vbOCPxVaeUYm0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q/o8YAAADcAAAADwAAAAAAAAAAAAAAAACYAgAAZHJz&#10;L2Rvd25yZXYueG1sUEsFBgAAAAAEAAQA9QAAAIsDAAAAAA==&#10;" fillcolor="black" stroked="f"/>
                      <v:oval id="Oval 835" o:spid="_x0000_s1194" style="position:absolute;left:9725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YaOMIA&#10;AADcAAAADwAAAGRycy9kb3ducmV2LnhtbERPTYvCMBC9C/sfwix403RFRatRFlGUPQjqwuJtaMa2&#10;2kxKErX++40geJvH+5zpvDGVuJHzpWUFX90EBHFmdcm5gt/DqjMC4QOyxsoyKXiQh/nsozXFVNs7&#10;7+i2D7mIIexTVFCEUKdS+qwgg75ra+LInawzGCJ0udQO7zHcVLKXJENpsOTYUGBNi4Kyy/5qFLjl&#10;YB3kZbXsn7fnv7H9OeqjHijV/my+JyACNeEtfrk3Os4fjuH5TLx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lho4wgAAANwAAAAPAAAAAAAAAAAAAAAAAJgCAABkcnMvZG93&#10;bnJldi54bWxQSwUGAAAAAAQABAD1AAAAhwMAAAAA&#10;" fillcolor="black" stroked="f"/>
                      <v:oval id="Oval 836" o:spid="_x0000_s1195" style="position:absolute;left:10218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UleMYA&#10;AADcAAAADwAAAGRycy9kb3ducmV2LnhtbESPQWsCQQyF74L/YYjQW52tVGu3jiJFafEgVAXxFnbS&#10;3dWdzDIz1e2/bw4Fbwnv5b0vs0XnGnWlEGvPBp6GGSjiwtuaSwOH/fpxCiomZIuNZzLwSxEW835v&#10;hrn1N/6i6y6VSkI45migSqnNtY5FRQ7j0LfEon374DDJGkptA94k3DV6lGUT7bBmaaiwpfeKisvu&#10;xxkIq/FH0pf16vm8PR9f/eZkT3ZszMOgW76BStSlu/n/+tMK/ovgyzMygZ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UleMYAAADcAAAADwAAAAAAAAAAAAAAAACYAgAAZHJz&#10;L2Rvd25yZXYueG1sUEsFBgAAAAAEAAQA9QAAAIsDAAAAAA==&#10;" fillcolor="black" stroked="f"/>
                      <v:oval id="Oval 837" o:spid="_x0000_s1196" style="position:absolute;left:1071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mA48MA&#10;AADcAAAADwAAAGRycy9kb3ducmV2LnhtbERPS2sCMRC+F/ofwgi9adZSW103SimK0oNQFcTbsBn3&#10;4WayJFHXf98UhN7m43tONu9MI67kfGVZwXCQgCDOra64ULDfLftjED4ga2wsk4I7eZjPnp8yTLW9&#10;8Q9dt6EQMYR9igrKENpUSp+XZNAPbEscuZN1BkOErpDa4S2Gm0a+Jsm7NFhxbCixpa+S8vP2YhS4&#10;xWgV5Hm5eKs39WFiv4/6qEdKvfS6zymIQF34Fz/cax3nfwzh75l4gZ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mA48MAAADcAAAADwAAAAAAAAAAAAAAAACYAgAAZHJzL2Rv&#10;d25yZXYueG1sUEsFBgAAAAAEAAQA9QAAAIgDAAAAAA==&#10;" fillcolor="black" stroked="f"/>
                      <v:oval id="Oval 838" o:spid="_x0000_s1197" style="position:absolute;left:1071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selMMA&#10;AADcAAAADwAAAGRycy9kb3ducmV2LnhtbERPS2sCMRC+F/wPYYTealapra4bRURp8SBUBfE2bMZ9&#10;uJksSarbf28Khd7m43tOtuhMI27kfGVZwXCQgCDOra64UHA8bF4mIHxA1thYJgU/5GEx7z1lmGp7&#10;5y+67UMhYgj7FBWUIbSplD4vyaAf2JY4chfrDIYIXSG1w3sMN40cJcmbNFhxbCixpVVJ+XX/bRS4&#10;9fgjyOtm/Vrv6tPUbs/6rMdKPfe75QxEoC78i//cnzrOfx/B7zPxAj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selMMAAADcAAAADwAAAAAAAAAAAAAAAACYAgAAZHJzL2Rv&#10;d25yZXYueG1sUEsFBgAAAAAEAAQA9QAAAIgDAAAAAA==&#10;" fillcolor="black" stroked="f"/>
                      <v:oval id="Oval 839" o:spid="_x0000_s1198" style="position:absolute;left:1071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e7D8MA&#10;AADcAAAADwAAAGRycy9kb3ducmV2LnhtbERPS2sCMRC+C/6HMIK3mtXWqqtRpCgtHgo+QLwNm3F3&#10;dTNZkqjbf98UCt7m43vObNGYStzJ+dKygn4vAUGcWV1yruCwX7+MQfiArLGyTAp+yMNi3m7NMNX2&#10;wVu670IuYgj7FBUUIdSplD4ryKDv2Zo4cmfrDIYIXS61w0cMN5UcJMm7NFhybCiwpo+CsuvuZhS4&#10;1fAzyOt69Xb5vhwndnPSJz1UqttpllMQgZrwFP+7v3ScP3qFv2fiB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e7D8MAAADcAAAADwAAAAAAAAAAAAAAAACYAgAAZHJzL2Rv&#10;d25yZXYueG1sUEsFBgAAAAAEAAQA9QAAAIgDAAAAAA==&#10;" fillcolor="black" stroked="f"/>
                      <v:oval id="Oval 840" o:spid="_x0000_s1199" style="position:absolute;left:1071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4je8MA&#10;AADcAAAADwAAAGRycy9kb3ducmV2LnhtbERPS2sCMRC+F/wPYYTealbRVteNIkVp8SBUBfE2bMZ9&#10;uJksSarbf28Khd7m43tOtuxMI27kfGVZwXCQgCDOra64UHA8bF6mIHxA1thYJgU/5GG56D1lmGp7&#10;5y+67UMhYgj7FBWUIbSplD4vyaAf2JY4chfrDIYIXSG1w3sMN40cJcmrNFhxbCixpfeS8uv+2yhw&#10;68lHkNfNelzv6tPMbs/6rCdKPfe71RxEoC78i//cnzrOfxvD7zPxAr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4je8MAAADcAAAADwAAAAAAAAAAAAAAAACYAgAAZHJzL2Rv&#10;d25yZXYueG1sUEsFBgAAAAAEAAQA9QAAAIgDAAAAAA==&#10;" fillcolor="black" stroked="f"/>
                      <v:oval id="Oval 841" o:spid="_x0000_s1200" style="position:absolute;left:923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KG4MMA&#10;AADcAAAADwAAAGRycy9kb3ducmV2LnhtbERPS2sCMRC+C/6HMEJvNWvpat2aFSlKi4dCtSDehs10&#10;H24mS5Lq9t8boeBtPr7nLJa9acWZnK8tK5iMExDEhdU1lwq+95vHFxA+IGtsLZOCP/KwzIeDBWba&#10;XviLzrtQihjCPkMFVQhdJqUvKjLox7YjjtyPdQZDhK6U2uElhptWPiXJVBqsOTZU2NFbRcVp92sU&#10;uHX6HuRps35uPpvD3G6P+qhTpR5G/eoVRKA+3MX/7g8d589S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KG4MMAAADcAAAADwAAAAAAAAAAAAAAAACYAgAAZHJzL2Rv&#10;d25yZXYueG1sUEsFBgAAAAAEAAQA9QAAAIgDAAAAAA==&#10;" fillcolor="black" stroked="f"/>
                      <v:oval id="Oval 842" o:spid="_x0000_s1201" style="position:absolute;left:10218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AYl8MA&#10;AADcAAAADwAAAGRycy9kb3ducmV2LnhtbERPTWsCMRC9C/0PYQreatZStd0apRRF8SC4FcTbsBl3&#10;VzeTJYm6/nsjFLzN433OeNqaWlzI+cqygn4vAUGcW11xoWD7N3/7BOEDssbaMim4kYfp5KUzxlTb&#10;K2/okoVCxBD2KSooQ2hSKX1ekkHfsw1x5A7WGQwRukJqh9cYbmr5niRDabDi2FBiQ78l5afsbBS4&#10;2WAR5Gk++ziuj7svu9rrvR4o1X1tf75BBGrDU/zvXuo4fzSExzPxAj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AYl8MAAADcAAAADwAAAAAAAAAAAAAAAACYAgAAZHJzL2Rv&#10;d25yZXYueG1sUEsFBgAAAAAEAAQA9QAAAIgDAAAAAA==&#10;" fillcolor="black" stroked="f"/>
                      <v:oval id="Oval 843" o:spid="_x0000_s1202" style="position:absolute;left:923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y9DMMA&#10;AADcAAAADwAAAGRycy9kb3ducmV2LnhtbERPTWsCMRC9C/0PYQreNGuptd0apRRF8SC4FcTbsBl3&#10;VzeTJYm6/nsjFLzN433OeNqaWlzI+cqygkE/AUGcW11xoWD7N+99gvABWWNtmRTcyMN08tIZY6rt&#10;lTd0yUIhYgj7FBWUITSplD4vyaDv24Y4cgfrDIYIXSG1w2sMN7V8S5IPabDi2FBiQ78l5afsbBS4&#10;2XAR5Gk+ez+uj7svu9rrvR4q1X1tf75BBGrDU/zvXuo4fzSCxzPxAj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y9DMMAAADcAAAADwAAAAAAAAAAAAAAAACYAgAAZHJzL2Rv&#10;d25yZXYueG1sUEsFBgAAAAAEAAQA9QAAAIgDAAAAAA==&#10;" fillcolor="black" stroked="f"/>
                      <v:oval id="Oval 844" o:spid="_x0000_s1203" style="position:absolute;left:10218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MpfsYA&#10;AADcAAAADwAAAGRycy9kb3ducmV2LnhtbESPQWsCQQyF74L/YYjQW52tVGu3jiJFafEgVAXxFnbS&#10;3dWdzDIz1e2/bw4Fbwnv5b0vs0XnGnWlEGvPBp6GGSjiwtuaSwOH/fpxCiomZIuNZzLwSxEW835v&#10;hrn1N/6i6y6VSkI45migSqnNtY5FRQ7j0LfEon374DDJGkptA94k3DV6lGUT7bBmaaiwpfeKisvu&#10;xxkIq/FH0pf16vm8PR9f/eZkT3ZszMOgW76BStSlu/n/+tMK/ovQyjMygZ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MpfsYAAADcAAAADwAAAAAAAAAAAAAAAACYAgAAZHJz&#10;L2Rvd25yZXYueG1sUEsFBgAAAAAEAAQA9QAAAIsDAAAAAA==&#10;" fillcolor="black" stroked="f"/>
                    </v:group>
                  </v:group>
                </v:group>
                <v:group id="Group 846" o:spid="_x0000_s1204" style="position:absolute;left:851;top:5963;width:9917;height:4317" coordorigin="851,1419" coordsize="9917,43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<v:group id="Group 847" o:spid="_x0000_s1205" style="position:absolute;left:851;top:1419;width:9917;height:2045" coordorigin="851,1419" coordsize="9917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<v:group id="Group 848" o:spid="_x0000_s1206" style="position:absolute;left:851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  <v:oval id="Oval 849" o:spid="_x0000_s1207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5us8IA&#10;AADcAAAADwAAAGRycy9kb3ducmV2LnhtbERPTYvCMBC9C/sfwix403RFxa1GEVGUPQjqgngbmtm2&#10;2kxKErX++40geJvH+5zJrDGVuJHzpWUFX90EBHFmdcm5gt/DqjMC4QOyxsoyKXiQh9n0ozXBVNs7&#10;7+i2D7mIIexTVFCEUKdS+qwgg75ra+LI/VlnMETocqkd3mO4qWQvSYbSYMmxocCaFgVll/3VKHDL&#10;wTrIy2rZP2/Px2/7c9InPVCq/dnMxyACNeEtfrk3Os4f9eD5TLxAT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Pm6zwgAAANwAAAAPAAAAAAAAAAAAAAAAAJgCAABkcnMvZG93&#10;bnJldi54bWxQSwUGAAAAAAQABAD1AAAAhwMAAAAA&#10;" fillcolor="black" stroked="f"/>
                      <v:oval id="Oval 850" o:spid="_x0000_s1208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LKMMA&#10;AADcAAAADwAAAGRycy9kb3ducmV2LnhtbERPTWsCMRC9F/ofwhR602ytFl2NUkSxeBC6CuJt2Iy7&#10;q5vJkkRd/30jCL3N433OZNaaWlzJ+cqygo9uAoI4t7riQsFuu+wMQfiArLG2TAru5GE2fX2ZYKrt&#10;jX/pmoVCxBD2KSooQ2hSKX1ekkHftQ1x5I7WGQwRukJqh7cYbmrZS5IvabDi2FBiQ/OS8nN2MQrc&#10;YrAK8rxc9E+b035k1wd90AOl3t/a7zGIQG34Fz/dPzrOH37C45l4gZ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LKMMAAADcAAAADwAAAAAAAAAAAAAAAACYAgAAZHJzL2Rv&#10;d25yZXYueG1sUEsFBgAAAAAEAAQA9QAAAIgDAAAAAA==&#10;" fillcolor="black" stroked="f"/>
                      <v:oval id="Oval 851" o:spid="_x0000_s1209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tTXMQA&#10;AADcAAAADwAAAGRycy9kb3ducmV2LnhtbERPTWvCQBC9C/0PyxS86aaixUbXUEpCpQehtiDehuw0&#10;icnOht2txn/fFQre5vE+Z50NphNncr6xrOBpmoAgLq1uuFLw/VVMliB8QNbYWSYFV/KQbR5Ga0y1&#10;vfAnnfehEjGEfYoK6hD6VEpf1mTQT21PHLkf6wyGCF0ltcNLDDednCXJszTYcGyosae3msp2/2sU&#10;uHzxHmRb5PPT7nR4sR9HfdQLpcaPw+sKRKAh3MX/7q2O85dzuD0TL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bU1zEAAAA3AAAAA8AAAAAAAAAAAAAAAAAmAIAAGRycy9k&#10;b3ducmV2LnhtbFBLBQYAAAAABAAEAPUAAACJAwAAAAA=&#10;" fillcolor="black" stroked="f"/>
                      <v:oval id="Oval 852" o:spid="_x0000_s1210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f2x8QA&#10;AADcAAAADwAAAGRycy9kb3ducmV2LnhtbERPTWvCQBC9C/0PyxS86abFiKauoZRIpQehaUG8Ddlp&#10;Es3Oht2txn/fFYTe5vE+Z5UPphNncr61rOBpmoAgrqxuuVbw/bWZLED4gKyxs0wKruQhXz+MVphp&#10;e+FPOpehFjGEfYYKmhD6TEpfNWTQT21PHLkf6wyGCF0ttcNLDDedfE6SuTTYcmxosKe3hqpT+WsU&#10;uCJ9D/K0KWbH3XG/tB8HfdCpUuPH4fUFRKAh/Ivv7q2O8xcp3J6JF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X9sfEAAAA3AAAAA8AAAAAAAAAAAAAAAAAmAIAAGRycy9k&#10;b3ducmV2LnhtbFBLBQYAAAAABAAEAPUAAACJAwAAAAA=&#10;" fillcolor="black" stroked="f"/>
                      <v:oval id="Oval 853" o:spid="_x0000_s1211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VosMIA&#10;AADcAAAADwAAAGRycy9kb3ducmV2LnhtbERPTYvCMBC9C/6HMII3TV1W0WqUZVF28SCsK4i3oRnb&#10;ajMpSdT6740geJvH+5zZojGVuJLzpWUFg34CgjizuuRcwe5/1RuD8AFZY2WZFNzJw2Lebs0w1fbG&#10;f3TdhlzEEPYpKihCqFMpfVaQQd+3NXHkjtYZDBG6XGqHtxhuKvmRJCNpsOTYUGBN3wVl5+3FKHDL&#10;4U+Q59Xy87Q57Sd2fdAHPVSq22m+piACNeEtfrl/dZw/HsH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WiwwgAAANwAAAAPAAAAAAAAAAAAAAAAAJgCAABkcnMvZG93&#10;bnJldi54bWxQSwUGAAAAAAQABAD1AAAAhwMAAAAA&#10;" fillcolor="black" stroked="f"/>
                      <v:oval id="Oval 854" o:spid="_x0000_s1212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nNK8MA&#10;AADcAAAADwAAAGRycy9kb3ducmV2LnhtbERPS2sCMRC+C/0PYQrearbiczVKEaWlB8FVEG/DZtxd&#10;3UyWJNXtv2+Egrf5+J4zX7amFjdyvrKs4L2XgCDOra64UHDYb94mIHxA1lhbJgW/5GG5eOnMMdX2&#10;zju6ZaEQMYR9igrKEJpUSp+XZND3bEMcubN1BkOErpDa4T2Gm1r2k2QkDVYcG0psaFVSfs1+jAK3&#10;Hn4Ged2sB5ft5Ti13yd90kOluq/txwxEoDY8xf/uLx3nT8bweCZe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nNK8MAAADcAAAADwAAAAAAAAAAAAAAAACYAgAAZHJzL2Rv&#10;d25yZXYueG1sUEsFBgAAAAAEAAQA9QAAAIgDAAAAAA==&#10;" fillcolor="black" stroked="f"/>
                      <v:oval id="Oval 855" o:spid="_x0000_s1213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ZZWcYA&#10;AADcAAAADwAAAGRycy9kb3ducmV2LnhtbESPQWsCQQyF74L/YYjQm85WtNito4goSg+F2kLxFnbS&#10;3dWdzDIz1fXfm0PBW8J7ee/LfNm5Rl0oxNqzgedRBoq48Lbm0sD313Y4AxUTssXGMxm4UYTlot+b&#10;Y279lT/pckilkhCOORqoUmpzrWNRkcM48i2xaL8+OEyyhlLbgFcJd40eZ9mLdlizNFTY0rqi4nz4&#10;cwbCZrpL+rzdTE4fp59X/360Rzs15mnQrd5AJerSw/x/vbeCPxNaeUYm0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ZZWcYAAADcAAAADwAAAAAAAAAAAAAAAACYAgAAZHJz&#10;L2Rvd25yZXYueG1sUEsFBgAAAAAEAAQA9QAAAIsDAAAAAA==&#10;" fillcolor="black" stroked="f"/>
                      <v:oval id="Oval 856" o:spid="_x0000_s1214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r8wsIA&#10;AADcAAAADwAAAGRycy9kb3ducmV2LnhtbERPTYvCMBC9C/sfwix403RFRatRFlGUPQjqwuJtaMa2&#10;2kxKErX++40geJvH+5zpvDGVuJHzpWUFX90EBHFmdcm5gt/DqjMC4QOyxsoyKXiQh/nsozXFVNs7&#10;7+i2D7mIIexTVFCEUKdS+qwgg75ra+LInawzGCJ0udQO7zHcVLKXJENpsOTYUGBNi4Kyy/5qFLjl&#10;YB3kZbXsn7fnv7H9OeqjHijV/my+JyACNeEtfrk3Os4fjeH5TLx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mvzCwgAAANwAAAAPAAAAAAAAAAAAAAAAAJgCAABkcnMvZG93&#10;bnJldi54bWxQSwUGAAAAAAQABAD1AAAAhwMAAAAA&#10;" fillcolor="black" stroked="f"/>
                      <v:oval id="Oval 857" o:spid="_x0000_s1215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nDgsYA&#10;AADcAAAADwAAAGRycy9kb3ducmV2LnhtbESPQWsCQQyF7wX/wxChtzqr1KJbRxFRlB4KaqF4Czvp&#10;7upOZpkZdf33zaHQW8J7ee/LbNG5Rt0oxNqzgeEgA0VceFtzaeDruHmZgIoJ2WLjmQw8KMJi3nua&#10;YW79nfd0O6RSSQjHHA1UKbW51rGoyGEc+JZYtB8fHCZZQ6ltwLuEu0aPsuxNO6xZGipsaVVRcTlc&#10;nYGwHm+TvmzWr+fP8/fUf5zsyY6Nee53y3dQibr0b/673lnBnwq+PCMT6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nDgsYAAADcAAAADwAAAAAAAAAAAAAAAACYAgAAZHJz&#10;L2Rvd25yZXYueG1sUEsFBgAAAAAEAAQA9QAAAIsDAAAAAA==&#10;" fillcolor="black" stroked="f"/>
                      <v:oval id="Oval 858" o:spid="_x0000_s1216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VmGcIA&#10;AADcAAAADwAAAGRycy9kb3ducmV2LnhtbERPTYvCMBC9C/6HMII3TV1WWatRlkXZxYOgK4i3oRnb&#10;ajMpSdT6740geJvH+5zpvDGVuJLzpWUFg34CgjizuuRcwe5/2fsC4QOyxsoyKbiTh/ms3Zpiqu2N&#10;N3TdhlzEEPYpKihCqFMpfVaQQd+3NXHkjtYZDBG6XGqHtxhuKvmRJCNpsOTYUGBNPwVl5+3FKHCL&#10;4W+Q5+Xi87Q+7cd2ddAHPVSq22m+JyACNeEtfrn/dJw/HsDzmXi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NWYZwgAAANwAAAAPAAAAAAAAAAAAAAAAAJgCAABkcnMvZG93&#10;bnJldi54bWxQSwUGAAAAAAQABAD1AAAAhwMAAAAA&#10;" fillcolor="black" stroked="f"/>
                      <v:oval id="Oval 859" o:spid="_x0000_s1217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f4bsQA&#10;AADcAAAADwAAAGRycy9kb3ducmV2LnhtbERPTWvCQBC9F/wPywi9NRullhpdRYrS4qFgKoi3ITsm&#10;0exs2N0m6b/vCoXe5vE+Z7keTCM6cr62rGCSpCCIC6trLhUcv3ZPryB8QNbYWCYFP+RhvRo9LDHT&#10;tucDdXkoRQxhn6GCKoQ2k9IXFRn0iW2JI3exzmCI0JVSO+xjuGnkNE1fpMGaY0OFLb1VVNzyb6PA&#10;bWfvQd522+fr5/U0t/uzPuuZUo/jYbMAEWgI/+I/94eO8+dTuD8TL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n+G7EAAAA3AAAAA8AAAAAAAAAAAAAAAAAmAIAAGRycy9k&#10;b3ducmV2LnhtbFBLBQYAAAAABAAEAPUAAACJAwAAAAA=&#10;" fillcolor="black" stroked="f"/>
                      <v:oval id="Oval 860" o:spid="_x0000_s1218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td9cMA&#10;AADcAAAADwAAAGRycy9kb3ducmV2LnhtbERPTWvCQBC9C/6HZQRvdWOtUtOsIkWp9CBoBcltyE6T&#10;aHY27G41/fduoeBtHu9zsmVnGnEl52vLCsajBARxYXXNpYLj1+bpFYQPyBoby6TglzwsF/1ehqm2&#10;N97T9RBKEUPYp6igCqFNpfRFRQb9yLbEkfu2zmCI0JVSO7zFcNPI5ySZSYM1x4YKW3qvqLgcfowC&#10;t55+BHnZrF/Ou/Npbj9zneupUsNBt3oDEagLD/G/e6vj/PkE/p6JF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td9cMAAADcAAAADwAAAAAAAAAAAAAAAACYAgAAZHJzL2Rv&#10;d25yZXYueG1sUEsFBgAAAAAEAAQA9QAAAIgDAAAAAA==&#10;" fillcolor="black" stroked="f"/>
                      <v:oval id="Oval 861" o:spid="_x0000_s1219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LFgcQA&#10;AADcAAAADwAAAGRycy9kb3ducmV2LnhtbERPTWvCQBC9F/wPywi9NRuLlhpdRYrS4qFgKoi3ITsm&#10;0exs2N0m6b/vCoXe5vE+Z7keTCM6cr62rGCSpCCIC6trLhUcv3ZPryB8QNbYWCYFP+RhvRo9LDHT&#10;tucDdXkoRQxhn6GCKoQ2k9IXFRn0iW2JI3exzmCI0JVSO+xjuGnkc5q+SIM1x4YKW3qrqLjl30aB&#10;287eg7ztttPr5/U0t/uzPuuZUo/jYbMAEWgI/+I/94eO8+dTuD8TL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CxYHEAAAA3AAAAA8AAAAAAAAAAAAAAAAAmAIAAGRycy9k&#10;b3ducmV2LnhtbFBLBQYAAAAABAAEAPUAAACJAwAAAAA=&#10;" fillcolor="black" stroked="f"/>
                      <v:oval id="Oval 862" o:spid="_x0000_s1220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5gGsIA&#10;AADcAAAADwAAAGRycy9kb3ducmV2LnhtbERPTYvCMBC9L/gfwgje1lSxy1qNIqIoHhZWBfE2NGNb&#10;bSYlidr99xthYW/zeJ8znbemFg9yvrKsYNBPQBDnVldcKDge1u+fIHxA1lhbJgU/5GE+67xNMdP2&#10;yd/02IdCxBD2GSooQ2gyKX1ekkHftw1x5C7WGQwRukJqh88Ybmo5TJIPabDi2FBiQ8uS8tv+bhS4&#10;VboJ8rZeja5f19PY7s76rFOlet12MQERqA3/4j/3Vsf54xRez8QL5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DmAawgAAANwAAAAPAAAAAAAAAAAAAAAAAJgCAABkcnMvZG93&#10;bnJldi54bWxQSwUGAAAAAAQABAD1AAAAhwMAAAAA&#10;" fillcolor="black" stroked="f"/>
                      <v:oval id="Oval 863" o:spid="_x0000_s1221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z+bcIA&#10;AADcAAAADwAAAGRycy9kb3ducmV2LnhtbERPTYvCMBC9C/sfwix403RFRatRFlGUPQjqwuJtaMa2&#10;2kxKErX++40geJvH+5zpvDGVuJHzpWUFX90EBHFmdcm5gt/DqjMC4QOyxsoyKXiQh/nsozXFVNs7&#10;7+i2D7mIIexTVFCEUKdS+qwgg75ra+LInawzGCJ0udQO7zHcVLKXJENpsOTYUGBNi4Kyy/5qFLjl&#10;YB3kZbXsn7fnv7H9OeqjHijV/my+JyACNeEtfrk3Os4fD+H5TLx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3P5twgAAANwAAAAPAAAAAAAAAAAAAAAAAJgCAABkcnMvZG93&#10;bnJldi54bWxQSwUGAAAAAAQABAD1AAAAhwMAAAAA&#10;" fillcolor="black" stroked="f"/>
                      <v:oval id="Oval 864" o:spid="_x0000_s1222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Bb9sQA&#10;AADcAAAADwAAAGRycy9kb3ducmV2LnhtbERPTWvCQBC9C/6HZQre6qZFa02zihSlxYNgKkhuQ3aa&#10;RLOzYXer6b93CwVv83ifky1704oLOd9YVvA0TkAQl1Y3XCk4fG0eX0H4gKyxtUwKfsnDcjEcZJhq&#10;e+U9XfJQiRjCPkUFdQhdKqUvazLox7Yjjty3dQZDhK6S2uE1hptWPifJizTYcGyosaP3mspz/mMU&#10;uPX0I8jzZj057U7Hud0WutBTpUYP/eoNRKA+3MX/7k8d589n8PdMvE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QW/bEAAAA3AAAAA8AAAAAAAAAAAAAAAAAmAIAAGRycy9k&#10;b3ducmV2LnhtbFBLBQYAAAAABAAEAPUAAACJAwAAAAA=&#10;" fillcolor="black" stroked="f"/>
                      <v:oval id="Oval 865" o:spid="_x0000_s1223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/PhMYA&#10;AADcAAAADwAAAGRycy9kb3ducmV2LnhtbESPQWsCQQyF7wX/wxChtzqr1KJbRxFRlB4KaqF4Czvp&#10;7upOZpkZdf33zaHQW8J7ee/LbNG5Rt0oxNqzgeEgA0VceFtzaeDruHmZgIoJ2WLjmQw8KMJi3nua&#10;YW79nfd0O6RSSQjHHA1UKbW51rGoyGEc+JZYtB8fHCZZQ6ltwLuEu0aPsuxNO6xZGipsaVVRcTlc&#10;nYGwHm+TvmzWr+fP8/fUf5zsyY6Nee53y3dQibr0b/673lnBnwqtPCMT6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/PhMYAAADcAAAADwAAAAAAAAAAAAAAAACYAgAAZHJz&#10;L2Rvd25yZXYueG1sUEsFBgAAAAAEAAQA9QAAAIsDAAAAAA==&#10;" fillcolor="black" stroked="f"/>
                      <v:oval id="Oval 866" o:spid="_x0000_s1224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NqH8IA&#10;AADcAAAADwAAAGRycy9kb3ducmV2LnhtbERPS2sCMRC+C/0PYQq9abalirsapRSlpQfBbUG8DZvp&#10;PjNZklTXf28Kgrf5+J6zXA+mEydyvras4HmSgCAurK65VPDzvR3PQfiArLGzTAou5GG9ehgtMdP2&#10;zHs65aEUMYR9hgqqEPpMSl9UZNBPbE8cuV/rDIYIXSm1w3MMN518SZKZNFhzbKiwp/eKijb/Mwrc&#10;ZvoRZLvdvDa75pDar6M+6qlST4/D2wJEoCHcxTf3p47z0xT+n4kXyN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Q2ofwgAAANwAAAAPAAAAAAAAAAAAAAAAAJgCAABkcnMvZG93&#10;bnJldi54bWxQSwUGAAAAAAQABAD1AAAAhwMAAAAA&#10;" fillcolor="black" stroked="f"/>
                      <v:oval id="Oval 867" o:spid="_x0000_s1225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Y3ecQA&#10;AADcAAAADwAAAGRycy9kb3ducmV2LnhtbESPT4vCMBTE7wt+h/AEb5qu6KJdo4goiocF/8Di7dG8&#10;bavNS0mi1m9vBGGPw8z8hpnMGlOJGzlfWlbw2UtAEGdWl5wrOB5W3REIH5A1VpZJwYM8zKatjwmm&#10;2t55R7d9yEWEsE9RQRFCnUrps4IM+p6tiaP3Z53BEKXLpXZ4j3BTyX6SfEmDJceFAmtaFJRd9lej&#10;wC2H6yAvq+Xg/HP+HdvtSZ/0UKlOu5l/gwjUhP/wu73RCiIRXmfi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WN3nEAAAA3AAAAA8AAAAAAAAAAAAAAAAAmAIAAGRycy9k&#10;b3ducmV2LnhtbFBLBQYAAAAABAAEAPUAAACJAwAAAAA=&#10;" fillcolor="black" stroked="f"/>
                      <v:oval id="Oval 868" o:spid="_x0000_s1226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qS4sYA&#10;AADcAAAADwAAAGRycy9kb3ducmV2LnhtbESPQWvCQBSE7wX/w/IKvekmoRYbXYMUpcVDQS2It0f2&#10;NYnJvg27W03/fVcQehxm5htmUQymExdyvrGsIJ0kIIhLqxuuFHwdNuMZCB+QNXaWScEveSiWo4cF&#10;5tpeeUeXfahEhLDPUUEdQp9L6cuaDPqJ7Ymj922dwRClq6R2eI1w08ksSV6kwYbjQo09vdVUtvsf&#10;o8Ctp+9Btpv18/nzfHy125M+6alST4/Dag4i0BD+w/f2h1aQJSnczs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qS4sYAAADcAAAADwAAAAAAAAAAAAAAAACYAgAAZHJz&#10;L2Rvd25yZXYueG1sUEsFBgAAAAAEAAQA9QAAAIsDAAAAAA==&#10;" fillcolor="black" stroked="f"/>
                      <v:oval id="Oval 869" o:spid="_x0000_s1227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gMlcUA&#10;AADcAAAADwAAAGRycy9kb3ducmV2LnhtbESPQWsCMRSE7wX/Q3iCN8261FJXo0hRFA+FqiDeHpvn&#10;7urmZUmibv99Iwg9DjPzDTOdt6YWd3K+sqxgOEhAEOdWV1woOOxX/U8QPiBrrC2Tgl/yMJ913qaY&#10;afvgH7rvQiEihH2GCsoQmkxKn5dk0A9sQxy9s3UGQ5SukNrhI8JNLdMk+ZAGK44LJTb0VVJ+3d2M&#10;ArccrYO8rpbvl+/LcWy3J33SI6V63XYxARGoDf/hV3ujFaRJCs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yAyVxQAAANwAAAAPAAAAAAAAAAAAAAAAAJgCAABkcnMv&#10;ZG93bnJldi54bWxQSwUGAAAAAAQABAD1AAAAigMAAAAA&#10;" fillcolor="black" stroked="f"/>
                      <v:oval id="Oval 870" o:spid="_x0000_s1228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SpDsUA&#10;AADcAAAADwAAAGRycy9kb3ducmV2LnhtbESPT2sCMRTE7wW/Q3iCt5pVa9F1o5SiWHoQqoJ4e2ye&#10;+8fNy5JE3X77plDocZiZ3zDZqjONuJPzlWUFo2ECgji3uuJCwfGweZ6B8AFZY2OZFHyTh9Wy95Rh&#10;qu2Dv+i+D4WIEPYpKihDaFMpfV6SQT+0LXH0LtYZDFG6QmqHjwg3jRwnyas0WHFcKLGl95Ly6/5m&#10;FLj1dBvkdbN+qXf1aW4/z/qsp0oN+t3bAkSgLvyH/9ofWsE4mcDvmXg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hKkOxQAAANwAAAAPAAAAAAAAAAAAAAAAAJgCAABkcnMv&#10;ZG93bnJldi54bWxQSwUGAAAAAAQABAD1AAAAigMAAAAA&#10;" fillcolor="black" stroked="f"/>
                      <v:oval id="Oval 871" o:spid="_x0000_s1229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0xesYA&#10;AADcAAAADwAAAGRycy9kb3ducmV2LnhtbESPQWvCQBSE70L/w/IKvemmQaWNrqGUSEsPgrYg3h7Z&#10;1yQm+zbsbjX+e7cgeBxm5htmmQ+mEydyvrGs4HmSgCAurW64UvDzvR6/gPABWWNnmRRcyEO+ehgt&#10;MdP2zFs67UIlIoR9hgrqEPpMSl/WZNBPbE8cvV/rDIYoXSW1w3OEm06mSTKXBhuOCzX29F5T2e7+&#10;jAJXzD6CbNfF9Lg57l/t10Ef9Eypp8fhbQEi0BDu4Vv7UytIkyn8n4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0xesYAAADcAAAADwAAAAAAAAAAAAAAAACYAgAAZHJz&#10;L2Rvd25yZXYueG1sUEsFBgAAAAAEAAQA9QAAAIsDAAAAAA==&#10;" fillcolor="black" stroked="f"/>
                      <v:oval id="Oval 872" o:spid="_x0000_s1230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GU4cUA&#10;AADcAAAADwAAAGRycy9kb3ducmV2LnhtbESPQWsCMRSE7wX/Q3iCt5pV3FJXo4goLR4KVUG8PTbP&#10;3dXNy5JEXf+9EQo9DjPzDTOdt6YWN3K+sqxg0E9AEOdWV1wo2O/W758gfEDWWFsmBQ/yMJ913qaY&#10;aXvnX7ptQyEihH2GCsoQmkxKn5dk0PdtQxy9k3UGQ5SukNrhPcJNLYdJ8iENVhwXSmxoWVJ+2V6N&#10;ArdKv4K8rFej88/5MLaboz7qVKlet11MQARqw3/4r/2tFQyTF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IZThxQAAANwAAAAPAAAAAAAAAAAAAAAAAJgCAABkcnMv&#10;ZG93bnJldi54bWxQSwUGAAAAAAQABAD1AAAAigMAAAAA&#10;" fillcolor="black" stroked="f"/>
                      <v:oval id="Oval 873" o:spid="_x0000_s1231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MKlsYA&#10;AADcAAAADwAAAGRycy9kb3ducmV2LnhtbESPQWvCQBSE7wX/w/KE3urGUKVG11BKpMVDQSuIt0f2&#10;mcRk34bdrab/3i0Uehxm5htmlQ+mE1dyvrGsYDpJQBCXVjdcKTh8bZ5eQPiArLGzTAp+yEO+Hj2s&#10;MNP2xju67kMlIoR9hgrqEPpMSl/WZNBPbE8cvbN1BkOUrpLa4S3CTSfTJJlLgw3HhRp7equpbPff&#10;RoErZu9Btpvi+fJ5OS7s9qRPeqbU43h4XYIINIT/8F/7QytIkzn8no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/MKlsYAAADcAAAADwAAAAAAAAAAAAAAAACYAgAAZHJz&#10;L2Rvd25yZXYueG1sUEsFBgAAAAAEAAQA9QAAAIsDAAAAAA==&#10;" fillcolor="black" stroked="f"/>
                      <v:oval id="Oval 874" o:spid="_x0000_s1232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+vDcUA&#10;AADcAAAADwAAAGRycy9kb3ducmV2LnhtbESPQWsCMRSE70L/Q3gFbzVbUaurUUpRlB6EroJ4e2xe&#10;d1c3L0sSdf33jVDwOMzMN8xs0ZpaXMn5yrKC914Cgji3uuJCwX63ehuD8AFZY22ZFNzJw2L+0plh&#10;qu2Nf+iahUJECPsUFZQhNKmUPi/JoO/Zhjh6v9YZDFG6QmqHtwg3tewnyUgarDgulNjQV0n5ObsY&#10;BW45XAd5Xi0Hp+3pMLHfR33UQ6W6r+3nFESgNjzD/+2NVtBPPuBxJh4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v68NxQAAANwAAAAPAAAAAAAAAAAAAAAAAJgCAABkcnMv&#10;ZG93bnJldi54bWxQSwUGAAAAAAQABAD1AAAAigMAAAAA&#10;" fillcolor="black" stroked="f"/>
                      <v:oval id="Oval 875" o:spid="_x0000_s1233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A7f8EA&#10;AADcAAAADwAAAGRycy9kb3ducmV2LnhtbERPy4rCMBTdC/5DuII7TUdUtGMUEUVxMeADBneX5k5b&#10;bW5KErX+vVkMuDyc92zRmEo8yPnSsoKvfgKCOLO65FzB+bTpTUD4gKyxskwKXuRhMW+3Zphq++QD&#10;PY4hFzGEfYoKihDqVEqfFWTQ921NHLk/6wyGCF0utcNnDDeVHCTJWBosOTYUWNOqoOx2vBsFbj3a&#10;BnnbrIfXn+vv1O4v+qJHSnU7zfIbRKAmfMT/7p1WMEji2ngmHg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O3/BAAAA3AAAAA8AAAAAAAAAAAAAAAAAmAIAAGRycy9kb3du&#10;cmV2LnhtbFBLBQYAAAAABAAEAPUAAACGAwAAAAA=&#10;" fillcolor="black" stroked="f"/>
                      <v:oval id="Oval 876" o:spid="_x0000_s1234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ye5MQA&#10;AADcAAAADwAAAGRycy9kb3ducmV2LnhtbESPQYvCMBSE78L+h/AWvGm6oqLVKIsoyh4EdWHx9mie&#10;bbV5KUnU+u/NguBxmJlvmOm8MZW4kfOlZQVf3QQEcWZ1ybmC38OqMwLhA7LGyjIpeJCH+eyjNcVU&#10;2zvv6LYPuYgQ9ikqKEKoUyl9VpBB37U1cfRO1hkMUbpcaof3CDeV7CXJUBosOS4UWNOioOyyvxoF&#10;bjlYB3lZLfvn7flvbH+O+qgHSrU/m+8JiEBNeIdf7Y1W0EvG8H8mHg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snuTEAAAA3AAAAA8AAAAAAAAAAAAAAAAAmAIAAGRycy9k&#10;b3ducmV2LnhtbFBLBQYAAAAABAAEAPUAAACJAwAAAAA=&#10;" fillcolor="black" stroked="f"/>
                      <v:oval id="Oval 877" o:spid="_x0000_s1235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+hpMIA&#10;AADcAAAADwAAAGRycy9kb3ducmV2LnhtbERPTYvCMBC9C/6HMMLeNFVWcbtGEVGUPQhWYfE2NLNt&#10;tZmUJGr995uD4PHxvmeL1tTiTs5XlhUMBwkI4tzqigsFp+OmPwXhA7LG2jIpeJKHxbzbmWGq7YMP&#10;dM9CIWII+xQVlCE0qZQ+L8mgH9iGOHJ/1hkMEbpCaoePGG5qOUqSiTRYcWwosaFVSfk1uxkFbj3e&#10;BnndrD8v+8vvl/0567MeK/XRa5ffIAK14S1+uXdawWgY58cz8Qj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j6GkwgAAANwAAAAPAAAAAAAAAAAAAAAAAJgCAABkcnMvZG93&#10;bnJldi54bWxQSwUGAAAAAAQABAD1AAAAhwMAAAAA&#10;" fillcolor="black" stroked="f"/>
                      <v:oval id="Oval 878" o:spid="_x0000_s1236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MEP8UA&#10;AADcAAAADwAAAGRycy9kb3ducmV2LnhtbESPT2sCMRTE70K/Q3gFbzW7UsVujVKK0tKD4Foo3h6b&#10;1/2blyWJun57Uyh4HGbmN8xyPZhOnMn52rKCdJKAIC6srrlU8H3YPi1A+ICssbNMCq7kYb16GC0x&#10;0/bCezrnoRQRwj5DBVUIfSalLyoy6Ce2J47er3UGQ5SulNrhJcJNJ6dJMpcGa44LFfb0XlHR5iej&#10;wG1mH0G2281zs2t+XuzXUR/1TKnx4/D2CiLQEO7h//anVjBNU/g7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wwQ/xQAAANwAAAAPAAAAAAAAAAAAAAAAAJgCAABkcnMv&#10;ZG93bnJldi54bWxQSwUGAAAAAAQABAD1AAAAigMAAAAA&#10;" fillcolor="black" stroked="f"/>
                      <v:oval id="Oval 879" o:spid="_x0000_s1237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GaSMUA&#10;AADcAAAADwAAAGRycy9kb3ducmV2LnhtbESPT4vCMBTE7wv7HcJb2JumFhXtGmURRfEg+AcWb4/m&#10;bVttXkqS1frtjSDscZiZ3zCTWWtqcSXnK8sKet0EBHFudcWFguNh2RmB8AFZY22ZFNzJw2z6/jbB&#10;TNsb7+i6D4WIEPYZKihDaDIpfV6SQd+1DXH0fq0zGKJ0hdQObxFuapkmyVAarDgulNjQvKT8sv8z&#10;CtxisAryslz0z9vzz9huTvqkB0p9frTfXyACteE//GqvtYK0l8LzTDwCcv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EZpIxQAAANwAAAAPAAAAAAAAAAAAAAAAAJgCAABkcnMv&#10;ZG93bnJldi54bWxQSwUGAAAAAAQABAD1AAAAigMAAAAA&#10;" fillcolor="black" stroked="f"/>
                      <v:oval id="Oval 880" o:spid="_x0000_s1238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0/08UA&#10;AADcAAAADwAAAGRycy9kb3ducmV2LnhtbESPQWsCMRSE70L/Q3gFb5pVa9GtUUpRFA+CVhBvj83r&#10;7urmZUmibv+9EQSPw8x8w0xmjanElZwvLSvodRMQxJnVJecK9r+LzgiED8gaK8uk4J88zKZvrQmm&#10;2t54S9ddyEWEsE9RQRFCnUrps4IM+q6tiaP3Z53BEKXLpXZ4i3BTyX6SfEqDJceFAmv6KSg77y5G&#10;gZsPl0GeF/OP0+Z0GNv1UR/1UKn2e/P9BSJQE17hZ3ulFfR7A3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XT/TxQAAANwAAAAPAAAAAAAAAAAAAAAAAJgCAABkcnMv&#10;ZG93bnJldi54bWxQSwUGAAAAAAQABAD1AAAAigMAAAAA&#10;" fillcolor="black" stroked="f"/>
                    </v:group>
                    <v:group id="Group 881" o:spid="_x0000_s1239" style="position:absolute;left:4795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    <v:oval id="Oval 882" o:spid="_x0000_s1240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gCPMUA&#10;AADcAAAADwAAAGRycy9kb3ducmV2LnhtbESPQWvCQBSE74X+h+UJ3urGYKSNrlIkovQgaAvi7ZF9&#10;JtHs27C7avrvu4VCj8PMfMPMl71pxZ2cbywrGI8SEMSl1Q1XCr4+1y+vIHxA1thaJgXf5GG5eH6a&#10;Y67tg/d0P4RKRAj7HBXUIXS5lL6syaAf2Y44emfrDIYoXSW1w0eEm1amSTKVBhuOCzV2tKqpvB5u&#10;RoErsk2Q13Uxuewuxzf7cdInnSk1HPTvMxCB+vAf/mtvtYJ0nMHvmX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+AI8xQAAANwAAAAPAAAAAAAAAAAAAAAAAJgCAABkcnMv&#10;ZG93bnJldi54bWxQSwUGAAAAAAQABAD1AAAAigMAAAAA&#10;" fillcolor="black" stroked="f"/>
                      <v:oval id="Oval 883" o:spid="_x0000_s1241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qcS8YA&#10;AADcAAAADwAAAGRycy9kb3ducmV2LnhtbESPQWvCQBSE74X+h+UVeqsbpUpNXYOIYvFQqAri7ZF9&#10;TWKyb8PumqT/3i0Uehxm5htmkQ2mER05X1lWMB4lIIhzqysuFJyO25c3ED4ga2wsk4If8pAtHx8W&#10;mGrb8xd1h1CICGGfooIyhDaV0uclGfQj2xJH79s6gyFKV0jtsI9w08hJksykwYrjQoktrUvK68PN&#10;KHCb6S7Iert5vX5ez3O7v+iLnir1/DSs3kEEGsJ/+K/9oRVMxjP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qcS8YAAADcAAAADwAAAAAAAAAAAAAAAACYAgAAZHJz&#10;L2Rvd25yZXYueG1sUEsFBgAAAAAEAAQA9QAAAIsDAAAAAA==&#10;" fillcolor="black" stroked="f"/>
                      <v:oval id="Oval 884" o:spid="_x0000_s1242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50MYA&#10;AADcAAAADwAAAGRycy9kb3ducmV2LnhtbESPT2sCMRTE74LfITyht5pVaq3rRhFRWnoodC2It8fm&#10;uX/cvCxJqttv3xQKHoeZ+Q2TrXvTiis5X1tWMBknIIgLq2suFXwd9o8vIHxA1thaJgU/5GG9Gg4y&#10;TLW98Sdd81CKCGGfooIqhC6V0hcVGfRj2xFH72ydwRClK6V2eItw08ppkjxLgzXHhQo72lZUXPJv&#10;o8DtZq9BXva7p+ajOS7s+0mf9Eyph1G/WYII1Id7+L/9phVMJ3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WY50MYAAADcAAAADwAAAAAAAAAAAAAAAACYAgAAZHJz&#10;L2Rvd25yZXYueG1sUEsFBgAAAAAEAAQA9QAAAIsDAAAAAA==&#10;" fillcolor="black" stroked="f"/>
                      <v:oval id="Oval 885" o:spid="_x0000_s1243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mtosIA&#10;AADcAAAADwAAAGRycy9kb3ducmV2LnhtbERPTYvCMBC9C/6HMMLeNFVWcbtGEVGUPQhWYfE2NLNt&#10;tZmUJGr995uD4PHxvmeL1tTiTs5XlhUMBwkI4tzqigsFp+OmPwXhA7LG2jIpeJKHxbzbmWGq7YMP&#10;dM9CIWII+xQVlCE0qZQ+L8mgH9iGOHJ/1hkMEbpCaoePGG5qOUqSiTRYcWwosaFVSfk1uxkFbj3e&#10;BnndrD8v+8vvl/0567MeK/XRa5ffIAK14S1+uXdawWgY18Yz8Qj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+a2iwgAAANwAAAAPAAAAAAAAAAAAAAAAAJgCAABkcnMvZG93&#10;bnJldi54bWxQSwUGAAAAAAQABAD1AAAAhwMAAAAA&#10;" fillcolor="black" stroked="f"/>
                      <v:oval id="Oval 886" o:spid="_x0000_s1244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UIOcYA&#10;AADcAAAADwAAAGRycy9kb3ducmV2LnhtbESPQWvCQBSE7wX/w/IK3nSjNKVGV5FiaOmhUBXE2yP7&#10;mkSzb8PumqT/vlsQehxm5htmtRlMIzpyvrasYDZNQBAXVtdcKjge8skLCB+QNTaWScEPedisRw8r&#10;zLTt+Yu6fShFhLDPUEEVQptJ6YuKDPqpbYmj922dwRClK6V22Ee4aeQ8SZ6lwZrjQoUtvVZUXPc3&#10;o8Dt0rcgr/nu6fJ5OS3sx1mfdarU+HHYLkEEGsJ/+N5+1wrmswX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7UIOcYAAADcAAAADwAAAAAAAAAAAAAAAACYAgAAZHJz&#10;L2Rvd25yZXYueG1sUEsFBgAAAAAEAAQA9QAAAIsDAAAAAA==&#10;" fillcolor="black" stroked="f"/>
                      <v:oval id="Oval 887" o:spid="_x0000_s1245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NrGcMA&#10;AADcAAAADwAAAGRycy9kb3ducmV2LnhtbERPz2vCMBS+C/sfwhvspunKlK0aZYyWyQ6CbiDeHs1b&#10;W21eSpK19b9fDoLHj+/3ajOaVvTkfGNZwfMsAUFcWt1wpeDnu5i+gvABWWNrmRRcycNm/TBZYabt&#10;wHvqD6ESMYR9hgrqELpMSl/WZNDPbEccuV/rDIYIXSW1wyGGm1amSbKQBhuODTV29FFTeTn8GQUu&#10;n38GeSnyl/PufHyzXyd90nOlnh7H9yWIQGO4i2/urVaQpnF+PBOP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NrGcMAAADcAAAADwAAAAAAAAAAAAAAAACYAgAAZHJzL2Rv&#10;d25yZXYueG1sUEsFBgAAAAAEAAQA9QAAAIgDAAAAAA==&#10;" fillcolor="black" stroked="f"/>
                      <v:oval id="Oval 888" o:spid="_x0000_s1246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/OgsUA&#10;AADcAAAADwAAAGRycy9kb3ducmV2LnhtbESPT4vCMBTE7wv7HcJb2JumFhXtGmURRfEg+AcWb4/m&#10;bVttXkqS1frtjSDscZiZ3zCTWWtqcSXnK8sKet0EBHFudcWFguNh2RmB8AFZY22ZFNzJw2z6/jbB&#10;TNsb7+i6D4WIEPYZKihDaDIpfV6SQd+1DXH0fq0zGKJ0hdQObxFuapkmyVAarDgulNjQvKT8sv8z&#10;CtxisAryslz0z9vzz9huTvqkB0p9frTfXyACteE//GqvtYI07cHzTDwCcv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r86CxQAAANwAAAAPAAAAAAAAAAAAAAAAAJgCAABkcnMv&#10;ZG93bnJldi54bWxQSwUGAAAAAAQABAD1AAAAigMAAAAA&#10;" fillcolor="black" stroked="f"/>
                      <v:oval id="Oval 889" o:spid="_x0000_s1247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1Q9cUA&#10;AADcAAAADwAAAGRycy9kb3ducmV2LnhtbESPQWsCMRSE7wX/Q3iCN8261FJXo0hRFA+FqiDeHpvn&#10;7urmZUmibv99Iwg9DjPzDTOdt6YWd3K+sqxgOEhAEOdWV1woOOxX/U8QPiBrrC2Tgl/yMJ913qaY&#10;afvgH7rvQiEihH2GCsoQmkxKn5dk0A9sQxy9s3UGQ5SukNrhI8JNLdMk+ZAGK44LJTb0VVJ+3d2M&#10;ArccrYO8rpbvl+/LcWy3J33SI6V63XYxARGoDf/hV3ujFaRpCs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fVD1xQAAANwAAAAPAAAAAAAAAAAAAAAAAJgCAABkcnMv&#10;ZG93bnJldi54bWxQSwUGAAAAAAQABAD1AAAAigMAAAAA&#10;" fillcolor="black" stroked="f"/>
                      <v:oval id="Oval 890" o:spid="_x0000_s1248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H1bsYA&#10;AADcAAAADwAAAGRycy9kb3ducmV2LnhtbESPT2sCMRTE70K/Q3gFb5rt+od2a5RSFMWDoC0Ub4/N&#10;6+7q5mVJoq7f3giCx2FmfsNMZq2pxZmcrywreOsnIIhzqysuFPz+LHrvIHxA1lhbJgVX8jCbvnQm&#10;mGl74S2dd6EQEcI+QwVlCE0mpc9LMuj7tiGO3r91BkOUrpDa4SXCTS3TJBlLgxXHhRIb+i4pP+5O&#10;RoGbj5ZBHhfz4WFz+Puw673e65FS3df26xNEoDY8w4/2SitI0wHcz8QjIK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DH1bsYAAADcAAAADwAAAAAAAAAAAAAAAACYAgAAZHJz&#10;L2Rvd25yZXYueG1sUEsFBgAAAAAEAAQA9QAAAIsDAAAAAA==&#10;" fillcolor="black" stroked="f"/>
                      <v:oval id="Oval 891" o:spid="_x0000_s1249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htGsUA&#10;AADcAAAADwAAAGRycy9kb3ducmV2LnhtbESPQWvCQBSE7wX/w/IEb7pp0FJT1yASafFQ0ArF2yP7&#10;mkSzb8Puqum/7wpCj8PMfMMs8t604krON5YVPE8SEMSl1Q1XCg5fm/ErCB+QNbaWScEveciXg6cF&#10;ZtreeEfXfahEhLDPUEEdQpdJ6cuaDPqJ7Yij92OdwRClq6R2eItw08o0SV6kwYbjQo0drWsqz/uL&#10;UeCK2XuQ500xPX2evud2e9RHPVNqNOxXbyAC9eE//Gh/aAVpOoX7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2G0axQAAANwAAAAPAAAAAAAAAAAAAAAAAJgCAABkcnMv&#10;ZG93bnJldi54bWxQSwUGAAAAAAQABAD1AAAAigMAAAAA&#10;" fillcolor="black" stroked="f"/>
                      <v:oval id="Oval 892" o:spid="_x0000_s1250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TIgcUA&#10;AADcAAAADwAAAGRycy9kb3ducmV2LnhtbESPQWvCQBSE7wX/w/IEb3VjaEqNriJFUTwUqoJ4e2Sf&#10;STT7Nuyumv77rlDocZiZb5jpvDONuJPztWUFo2ECgriwuuZSwWG/ev0A4QOyxsYyKfghD/NZ72WK&#10;ubYP/qb7LpQiQtjnqKAKoc2l9EVFBv3QtsTRO1tnMETpSqkdPiLcNDJNkndpsOa4UGFLnxUV193N&#10;KHDLbB3kdbV8u3xdjmO7PemTzpQa9LvFBESgLvyH/9obrSBNM3iei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lMiBxQAAANwAAAAPAAAAAAAAAAAAAAAAAJgCAABkcnMv&#10;ZG93bnJldi54bWxQSwUGAAAAAAQABAD1AAAAigMAAAAA&#10;" fillcolor="black" stroked="f"/>
                      <v:oval id="Oval 893" o:spid="_x0000_s1251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ZW9sUA&#10;AADcAAAADwAAAGRycy9kb3ducmV2LnhtbESPQWvCQBSE74X+h+UVvOnGoGKjayglYumhoBbE2yP7&#10;TKLZt2F31fTfdwtCj8PMfMMs89604kbON5YVjEcJCOLS6oYrBd/79XAOwgdkja1lUvBDHvLV89MS&#10;M23vvKXbLlQiQthnqKAOocuk9GVNBv3IdsTRO1lnMETpKqkd3iPctDJNkpk02HBcqLGj95rKy+5q&#10;FLhiugnysi4m56/z4dV+HvVRT5UavPRvCxCB+vAffrQ/tII0ncHf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Rlb2xQAAANwAAAAPAAAAAAAAAAAAAAAAAJgCAABkcnMv&#10;ZG93bnJldi54bWxQSwUGAAAAAAQABAD1AAAAigMAAAAA&#10;" fillcolor="black" stroked="f"/>
                      <v:oval id="Oval 894" o:spid="_x0000_s1252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zbcYA&#10;AADcAAAADwAAAGRycy9kb3ducmV2LnhtbESPT2sCMRTE7wW/Q3hCbzXrUltdzYqI0tKDUBXE22Pz&#10;3D9uXpYk1e23bwqFHoeZ+Q2zWPamFTdyvrasYDxKQBAXVtdcKjgetk9TED4ga2wtk4Jv8rDMBw8L&#10;zLS98yfd9qEUEcI+QwVVCF0mpS8qMuhHtiOO3sU6gyFKV0rt8B7hppVpkrxIgzXHhQo7WldUXPdf&#10;RoHbTN6CvG43z82uOc3sx1mf9USpx2G/moMI1If/8F/7XStI01f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rzbcYAAADcAAAADwAAAAAAAAAAAAAAAACYAgAAZHJz&#10;L2Rvd25yZXYueG1sUEsFBgAAAAAEAAQA9QAAAIsDAAAAAA==&#10;" fillcolor="black" stroked="f"/>
                      <v:oval id="Oval 895" o:spid="_x0000_s1253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VnH8MA&#10;AADcAAAADwAAAGRycy9kb3ducmV2LnhtbERPz2vCMBS+C/sfwhvspunKlK0aZYyWyQ6CbiDeHs1b&#10;W21eSpK19b9fDoLHj+/3ajOaVvTkfGNZwfMsAUFcWt1wpeDnu5i+gvABWWNrmRRcycNm/TBZYabt&#10;wHvqD6ESMYR9hgrqELpMSl/WZNDPbEccuV/rDIYIXSW1wyGGm1amSbKQBhuODTV29FFTeTn8GQUu&#10;n38GeSnyl/PufHyzXyd90nOlnh7H9yWIQGO4i2/urVaQpnFtPBOP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pVnH8MAAADcAAAADwAAAAAAAAAAAAAAAACYAgAAZHJzL2Rv&#10;d25yZXYueG1sUEsFBgAAAAAEAAQA9QAAAIgDAAAAAA==&#10;" fillcolor="black" stroked="f"/>
                      <v:oval id="Oval 896" o:spid="_x0000_s1254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nChMYA&#10;AADcAAAADwAAAGRycy9kb3ducmV2LnhtbESPT2sCMRTE70K/Q3gFbzXbpRZdzUopSksPBVdBvD02&#10;z/3j5mVJom6/fVMoeBxm5jfMcjWYTlzJ+caygudJAoK4tLrhSsF+t3magfABWWNnmRT8kIdV/jBa&#10;Yqbtjbd0LUIlIoR9hgrqEPpMSl/WZNBPbE8cvZN1BkOUrpLa4S3CTSfTJHmVBhuOCzX29F5TeS4u&#10;RoFbTz+CPG/WL+13e5jbr6M+6qlS48fhbQEi0BDu4f/2p1aQpnP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nChMYAAADcAAAADwAAAAAAAAAAAAAAAACYAgAAZHJz&#10;L2Rvd25yZXYueG1sUEsFBgAAAAAEAAQA9QAAAIsDAAAAAA==&#10;" fillcolor="black" stroked="f"/>
                      <v:oval id="Oval 897" o:spid="_x0000_s1255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r9xMMA&#10;AADcAAAADwAAAGRycy9kb3ducmV2LnhtbERPz2vCMBS+D/wfwhO8zVQ3ZavGIsMy2WEwHQxvj+bZ&#10;1jYvJYm1/vfLYbDjx/d7nQ2mFT05X1tWMJsmIIgLq2suFXwf88cXED4ga2wtk4I7ecg2o4c1ptre&#10;+Iv6QyhFDGGfooIqhC6V0hcVGfRT2xFH7mydwRChK6V2eIvhppXzJFlKgzXHhgo7equoaA5Xo8Dt&#10;Fu9BNvnu+fJ5+Xm1Hyd90gulJuNhuwIRaAj/4j/3XiuYP8X58U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r9xMMAAADcAAAADwAAAAAAAAAAAAAAAACYAgAAZHJzL2Rv&#10;d25yZXYueG1sUEsFBgAAAAAEAAQA9QAAAIgDAAAAAA==&#10;" fillcolor="black" stroked="f"/>
                      <v:oval id="Oval 898" o:spid="_x0000_s1256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ZYX8UA&#10;AADcAAAADwAAAGRycy9kb3ducmV2LnhtbESPQWsCMRSE70L/Q3gFb5pVa9GtUUpRFA+CVhBvj83r&#10;7urmZUmibv+9EQSPw8x8w0xmjanElZwvLSvodRMQxJnVJecK9r+LzgiED8gaK8uk4J88zKZvrQmm&#10;2t54S9ddyEWEsE9RQRFCnUrps4IM+q6tiaP3Z53BEKXLpXZ4i3BTyX6SfEqDJceFAmv6KSg77y5G&#10;gZsPl0GeF/OP0+Z0GNv1UR/1UKn2e/P9BSJQE17hZ3ulFfQHPX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dlhfxQAAANwAAAAPAAAAAAAAAAAAAAAAAJgCAABkcnMv&#10;ZG93bnJldi54bWxQSwUGAAAAAAQABAD1AAAAigMAAAAA&#10;" fillcolor="black" stroked="f"/>
                      <v:oval id="Oval 899" o:spid="_x0000_s1257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TGKMYA&#10;AADcAAAADwAAAGRycy9kb3ducmV2LnhtbESPT2sCMRTE70K/Q3gFb5rt+od2a5RSFMWDoC0Ub4/N&#10;6+7q5mVJoq7f3giCx2FmfsNMZq2pxZmcrywreOsnIIhzqysuFPz+LHrvIHxA1lhbJgVX8jCbvnQm&#10;mGl74S2dd6EQEcI+QwVlCE0mpc9LMuj7tiGO3r91BkOUrpDa4SXCTS3TJBlLgxXHhRIb+i4pP+5O&#10;RoGbj5ZBHhfz4WFz+Puw673e65FS3df26xNEoDY8w4/2SitIByncz8QjIK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TGKMYAAADcAAAADwAAAAAAAAAAAAAAAACYAgAAZHJz&#10;L2Rvd25yZXYueG1sUEsFBgAAAAAEAAQA9QAAAIsDAAAAAA==&#10;" fillcolor="black" stroked="f"/>
                      <v:oval id="Oval 900" o:spid="_x0000_s1258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hjs8UA&#10;AADcAAAADwAAAGRycy9kb3ducmV2LnhtbESPT2sCMRTE7wW/Q3hCbzXrX3Q1ihSl0kOhqyDeHpvn&#10;7urmZUlSXb+9KRR6HGbmN8xi1Zpa3Mj5yrKCfi8BQZxbXXGh4LDfvk1B+ICssbZMCh7kYbXsvCww&#10;1fbO33TLQiEihH2KCsoQmlRKn5dk0PdsQxy9s3UGQ5SukNrhPcJNLQdJMpEGK44LJTb0XlJ+zX6M&#10;ArcZfwR53W5Gl6/LcWY/T/qkx0q9dtv1HESgNvyH/9o7rWAwHMLvmX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6GOzxQAAANwAAAAPAAAAAAAAAAAAAAAAAJgCAABkcnMv&#10;ZG93bnJldi54bWxQSwUGAAAAAAQABAD1AAAAigMAAAAA&#10;" fillcolor="black" stroked="f"/>
                      <v:oval id="Oval 901" o:spid="_x0000_s1259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H7x8UA&#10;AADcAAAADwAAAGRycy9kb3ducmV2LnhtbESPT2sCMRTE74LfIbxCb5qt/6hbo4goSg+CWhBvj83r&#10;7urmZUlSXb+9KQgeh5n5DTOZNaYSV3K+tKzgo5uAIM6sLjlX8HNYdT5B+ICssbJMCu7kYTZttyaY&#10;anvjHV33IRcRwj5FBUUIdSqlzwoy6Lu2Jo7er3UGQ5Qul9rhLcJNJXtJMpIGS44LBda0KCi77P+M&#10;ArccroO8rJaD8/Z8HNvvkz7poVLvb838C0SgJrzCz/ZGK+j1B/B/Jh4B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AfvHxQAAANwAAAAPAAAAAAAAAAAAAAAAAJgCAABkcnMv&#10;ZG93bnJldi54bWxQSwUGAAAAAAQABAD1AAAAigMAAAAA&#10;" fillcolor="black" stroked="f"/>
                      <v:oval id="Oval 902" o:spid="_x0000_s1260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1eXMYA&#10;AADcAAAADwAAAGRycy9kb3ducmV2LnhtbESPT2sCMRTE74LfITyht5rVdkVXo4goLT0I/gHx9tg8&#10;d1c3L0uS6vbbN4WCx2FmfsPMFq2pxZ2crywrGPQTEMS51RUXCo6HzesYhA/IGmvLpOCHPCzm3c4M&#10;M20fvKP7PhQiQthnqKAMocmk9HlJBn3fNsTRu1hnMETpCqkdPiLc1HKYJCNpsOK4UGJDq5Ly2/7b&#10;KHDr9CPI22b9ft1eTxP7ddZnnSr10muXUxCB2vAM/7c/tYLhWwp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U1eXMYAAADcAAAADwAAAAAAAAAAAAAAAACYAgAAZHJz&#10;L2Rvd25yZXYueG1sUEsFBgAAAAAEAAQA9QAAAIsDAAAAAA==&#10;" fillcolor="black" stroked="f"/>
                      <v:oval id="Oval 903" o:spid="_x0000_s1261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/AK8UA&#10;AADcAAAADwAAAGRycy9kb3ducmV2LnhtbESPQWsCMRSE70L/Q3iCN81qVXQ1SimKxYNQK4i3x+a5&#10;u7p5WZKo23/fFASPw8x8w8yXjanEnZwvLSvo9xIQxJnVJecKDj/r7gSED8gaK8uk4Jc8LBdvrTmm&#10;2j74m+77kIsIYZ+igiKEOpXSZwUZ9D1bE0fvbJ3BEKXLpXb4iHBTyUGSjKXBkuNCgTV9FpRd9zej&#10;wK1GmyCv69Xwsrscp3Z70ic9UqrTbj5mIAI14RV+tr+0gsH7GP7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8ArxQAAANwAAAAPAAAAAAAAAAAAAAAAAJgCAABkcnMv&#10;ZG93bnJldi54bWxQSwUGAAAAAAQABAD1AAAAigMAAAAA&#10;" fillcolor="black" stroked="f"/>
                      <v:oval id="Oval 904" o:spid="_x0000_s1262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NlsMUA&#10;AADcAAAADwAAAGRycy9kb3ducmV2LnhtbESPW2sCMRSE3wv9D+EUfKvZeql2NUoRRelDoSoU3w6b&#10;415zsiRRt/++EQp9HGbmG2a+7EwjruR8aVnBSz8BQZxZXXKu4HjYPE9B+ICssbFMCn7Iw3Lx+DDH&#10;VNsbf9F1H3IRIexTVFCE0KZS+qwgg75vW+Lona0zGKJ0udQObxFuGjlIkldpsOS4UGBLq4Kyen8x&#10;Ctx6vA2y3qxH1Wf1/WY/Tvqkx0r1nrr3GYhAXfgP/7V3WsFgOIH7mX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02WwxQAAANwAAAAPAAAAAAAAAAAAAAAAAJgCAABkcnMv&#10;ZG93bnJldi54bWxQSwUGAAAAAAQABAD1AAAAigMAAAAA&#10;" fillcolor="black" stroked="f"/>
                      <v:oval id="Oval 905" o:spid="_x0000_s1263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zxwsMA&#10;AADcAAAADwAAAGRycy9kb3ducmV2LnhtbERPz2vCMBS+D/wfwhO8zVQ3ZavGIsMy2WEwHQxvj+bZ&#10;1jYvJYm1/vfLYbDjx/d7nQ2mFT05X1tWMJsmIIgLq2suFXwf88cXED4ga2wtk4I7ecg2o4c1ptre&#10;+Iv6QyhFDGGfooIqhC6V0hcVGfRT2xFH7mydwRChK6V2eIvhppXzJFlKgzXHhgo7equoaA5Xo8Dt&#10;Fu9BNvnu+fJ5+Xm1Hyd90gulJuNhuwIRaAj/4j/3XiuYP8W18U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zxwsMAAADcAAAADwAAAAAAAAAAAAAAAACYAgAAZHJzL2Rv&#10;d25yZXYueG1sUEsFBgAAAAAEAAQA9QAAAIgDAAAAAA==&#10;" fillcolor="black" stroked="f"/>
                      <v:oval id="Oval 906" o:spid="_x0000_s1264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BUWcYA&#10;AADcAAAADwAAAGRycy9kb3ducmV2LnhtbESPT2vCQBTE74V+h+UVvNVN/YfGrFKK0tKDYBQkt0f2&#10;NYlm34bdrcZv3y0Uehxm5jdMtu5NK67kfGNZwcswAUFcWt1wpeB42D7PQfiArLG1TAru5GG9enzI&#10;MNX2xnu65qESEcI+RQV1CF0qpS9rMuiHtiOO3pd1BkOUrpLa4S3CTStHSTKTBhuOCzV29FZTecm/&#10;jQK3mb4HedluJufd+bSwn4Uu9FSpwVP/ugQRqA//4b/2h1YwGi/g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BUWcYAAADcAAAADwAAAAAAAAAAAAAAAACYAgAAZHJz&#10;L2Rvd25yZXYueG1sUEsFBgAAAAAEAAQA9QAAAIsDAAAAAA==&#10;" fillcolor="black" stroked="f"/>
                      <v:oval id="Oval 907" o:spid="_x0000_s1265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yOucIA&#10;AADcAAAADwAAAGRycy9kb3ducmV2LnhtbERPTYvCMBC9C/6HMAt703RFRatRZFFWPAh2F8Tb0Ixt&#10;tZmUJKv135uD4PHxvufL1tTiRs5XlhV89RMQxLnVFRcK/n43vQkIH5A11pZJwYM8LBfdzhxTbe98&#10;oFsWChFD2KeooAyhSaX0eUkGfd82xJE7W2cwROgKqR3eY7ip5SBJxtJgxbGhxIa+S8qv2b9R4Naj&#10;nyCvm/Xwsr8cp3Z30ic9Uurzo13NQARqw1v8cm+1gsEwzo9n4hG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PI65wgAAANwAAAAPAAAAAAAAAAAAAAAAAJgCAABkcnMvZG93&#10;bnJldi54bWxQSwUGAAAAAAQABAD1AAAAhwMAAAAA&#10;" fillcolor="black" stroked="f"/>
                      <v:oval id="Oval 908" o:spid="_x0000_s1266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rIsYA&#10;AADcAAAADwAAAGRycy9kb3ducmV2LnhtbESPQWvCQBSE7wX/w/KE3uomQUtNXYOIovRQqAri7ZF9&#10;TWKyb8PuVtN/3y0Uehxm5htmUQymEzdyvrGsIJ0kIIhLqxuuFJyO26cXED4ga+wsk4Jv8lAsRw8L&#10;zLW98wfdDqESEcI+RwV1CH0upS9rMugntieO3qd1BkOUrpLa4T3CTSezJHmWBhuOCzX2tK6pbA9f&#10;RoHbzHZBttvN9Pp+Pc/t20Vf9Eypx/GwegURaAj/4b/2XivIpin8no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rIsYAAADcAAAADwAAAAAAAAAAAAAAAACYAgAAZHJz&#10;L2Rvd25yZXYueG1sUEsFBgAAAAAEAAQA9QAAAIsDAAAAAA==&#10;" fillcolor="black" stroked="f"/>
                      <v:oval id="Oval 909" o:spid="_x0000_s1267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K1VcUA&#10;AADcAAAADwAAAGRycy9kb3ducmV2LnhtbESPQWvCQBSE7wX/w/IEb7pp0FJT1yASafFQ0ArF2yP7&#10;mkSzb8Puqum/7wpCj8PMfMMs8t604krON5YVPE8SEMSl1Q1XCg5fm/ErCB+QNbaWScEveciXg6cF&#10;ZtreeEfXfahEhLDPUEEdQpdJ6cuaDPqJ7Yij92OdwRClq6R2eItw08o0SV6kwYbjQo0drWsqz/uL&#10;UeCK2XuQ500xPX2evud2e9RHPVNqNOxXbyAC9eE//Gh/aAXpNIX7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orVVxQAAANwAAAAPAAAAAAAAAAAAAAAAAJgCAABkcnMv&#10;ZG93bnJldi54bWxQSwUGAAAAAAQABAD1AAAAigMAAAAA&#10;" fillcolor="black" stroked="f"/>
                      <v:oval id="Oval 910" o:spid="_x0000_s1268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4QzsUA&#10;AADcAAAADwAAAGRycy9kb3ducmV2LnhtbESPT2sCMRTE74LfIbxCb5qt/6hbo4goSg+CWhBvj83r&#10;7urmZUlSXb+9KQgeh5n5DTOZNaYSV3K+tKzgo5uAIM6sLjlX8HNYdT5B+ICssbJMCu7kYTZttyaY&#10;anvjHV33IRcRwj5FBUUIdSqlzwoy6Lu2Jo7er3UGQ5Qul9rhLcJNJXtJMpIGS44LBda0KCi77P+M&#10;ArccroO8rJaD8/Z8HNvvkz7poVLvb838C0SgJrzCz/ZGK+gN+vB/Jh4B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7hDOxQAAANwAAAAPAAAAAAAAAAAAAAAAAJgCAABkcnMv&#10;ZG93bnJldi54bWxQSwUGAAAAAAQABAD1AAAAigMAAAAA&#10;" fillcolor="black" stroked="f"/>
                      <v:oval id="Oval 911" o:spid="_x0000_s1269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eIusUA&#10;AADcAAAADwAAAGRycy9kb3ducmV2LnhtbESPQWvCQBSE7wX/w/IEb7ppiKWmrkFEafFQ0ArF2yP7&#10;mkSzb8Puqum/7wpCj8PMfMPMi9604krON5YVPE8SEMSl1Q1XCg5fm/ErCB+QNbaWScEveSgWg6c5&#10;5treeEfXfahEhLDPUUEdQpdL6cuaDPqJ7Yij92OdwRClq6R2eItw08o0SV6kwYbjQo0drWoqz/uL&#10;UeDW0/cgz5t1dvo8fc/s9qiPeqrUaNgv30AE6sN/+NH+0ArSLIP7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B4i6xQAAANwAAAAPAAAAAAAAAAAAAAAAAJgCAABkcnMv&#10;ZG93bnJldi54bWxQSwUGAAAAAAQABAD1AAAAigMAAAAA&#10;" fillcolor="black" stroked="f"/>
                      <v:oval id="Oval 912" o:spid="_x0000_s1270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stIcYA&#10;AADcAAAADwAAAGRycy9kb3ducmV2LnhtbESPQWvCQBSE70L/w/IK3nRjMKWNrqEUpaWHgmlBvD2y&#10;zySafRt2V03/fbcgeBxm5htmWQymExdyvrWsYDZNQBBXVrdcK/j53kyeQfiArLGzTAp+yUOxehgt&#10;Mdf2ylu6lKEWEcI+RwVNCH0upa8aMuintieO3sE6gyFKV0vt8BrhppNpkjxJgy3HhQZ7emuoOpVn&#10;o8Cts/cgT5v1/Ph13L3Yz73e60yp8ePwugARaAj38K39oRWk8wz+z8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UstIcYAAADcAAAADwAAAAAAAAAAAAAAAACYAgAAZHJz&#10;L2Rvd25yZXYueG1sUEsFBgAAAAAEAAQA9QAAAIsDAAAAAA==&#10;" fillcolor="black" stroked="f"/>
                      <v:oval id="Oval 913" o:spid="_x0000_s1271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mzVsYA&#10;AADcAAAADwAAAGRycy9kb3ducmV2LnhtbESPQWvCQBSE74X+h+UVequbShRNXUMpBqUHQVsQb4/s&#10;axKTfRt2V43/visUehxm5htmkQ+mExdyvrGs4HWUgCAurW64UvD9VbzMQPiArLGzTApu5CFfPj4s&#10;MNP2yju67EMlIoR9hgrqEPpMSl/WZNCPbE8cvR/rDIYoXSW1w2uEm06Ok2QqDTYcF2rs6aOmst2f&#10;jQK3mqyDbItVetqeDnP7edRHPVHq+Wl4fwMRaAj/4b/2RisYp1O4n4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mzVsYAAADcAAAADwAAAAAAAAAAAAAAAACYAgAAZHJz&#10;L2Rvd25yZXYueG1sUEsFBgAAAAAEAAQA9QAAAIsDAAAAAA==&#10;" fillcolor="black" stroked="f"/>
                    </v:group>
                    <v:group id="Group 914" o:spid="_x0000_s1272" style="position:absolute;left:8739;top:1419;width:2029;height:2045" coordorigin="8739,1419" coordsize="2029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    <v:oval id="Oval 915" o:spid="_x0000_s1273" style="position:absolute;left:873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qCv8IA&#10;AADcAAAADwAAAGRycy9kb3ducmV2LnhtbERPTYvCMBC9C/6HMAt703RFRatRZFFWPAh2F8Tb0Ixt&#10;tZmUJKv135uD4PHxvufL1tTiRs5XlhV89RMQxLnVFRcK/n43vQkIH5A11pZJwYM8LBfdzhxTbe98&#10;oFsWChFD2KeooAyhSaX0eUkGfd82xJE7W2cwROgKqR3eY7ip5SBJxtJgxbGhxIa+S8qv2b9R4Naj&#10;nyCvm/Xwsr8cp3Z30ic9Uurzo13NQARqw1v8cm+1gsEwro1n4hG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SoK/wgAAANwAAAAPAAAAAAAAAAAAAAAAAJgCAABkcnMvZG93&#10;bnJldi54bWxQSwUGAAAAAAQABAD1AAAAhwMAAAAA&#10;" fillcolor="black" stroked="f"/>
                      <v:oval id="Oval 916" o:spid="_x0000_s1274" style="position:absolute;left:923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YnJMUA&#10;AADcAAAADwAAAGRycy9kb3ducmV2LnhtbESPT4vCMBTE7wt+h/CEva2pootWo4goiocF/4B4ezTP&#10;ttq8lCSr9dsbYWGPw8z8hpnMGlOJOzlfWlbQ7SQgiDOrS84VHA+rryEIH5A1VpZJwZM8zKatjwmm&#10;2j54R/d9yEWEsE9RQRFCnUrps4IM+o6tiaN3sc5giNLlUjt8RLipZC9JvqXBkuNCgTUtCspu+1+j&#10;wC0H6yBvq2X/+nM9jez2rM96oNRnu5mPQQRqwn/4r73RCnr9EbzPx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BickxQAAANwAAAAPAAAAAAAAAAAAAAAAAJgCAABkcnMv&#10;ZG93bnJldi54bWxQSwUGAAAAAAQABAD1AAAAigMAAAAA&#10;" fillcolor="black" stroked="f"/>
                      <v:oval id="Oval 917" o:spid="_x0000_s1275" style="position:absolute;left:873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YZMMA&#10;AADcAAAADwAAAGRycy9kb3ducmV2LnhtbERPz2vCMBS+C/sfwht4m+mKHVs1yhgtkx0E3UC8PZq3&#10;ttq8lCSr9b9fDoLHj+/3cj2aTgzkfGtZwfMsAUFcWd1yreDnu3x6BeEDssbOMim4kof16mGyxFzb&#10;C+9o2IdaxBD2OSpoQuhzKX3VkEE/sz1x5H6tMxgidLXUDi8x3HQyTZIXabDl2NBgTx8NVef9n1Hg&#10;iuwzyHNZzE/b0+HNfh31UWdKTR/H9wWIQGO4i2/ujVaQZnF+PBOP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UYZMMAAADcAAAADwAAAAAAAAAAAAAAAACYAgAAZHJzL2Rv&#10;d25yZXYueG1sUEsFBgAAAAAEAAQA9QAAAIgDAAAAAA==&#10;" fillcolor="black" stroked="f"/>
                      <v:oval id="Oval 918" o:spid="_x0000_s1276" style="position:absolute;left:9725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m9/8UA&#10;AADcAAAADwAAAGRycy9kb3ducmV2LnhtbESPQWvCQBSE74X+h+UJ3urGYKSNrlIkovQgaAvi7ZF9&#10;JtHs27C7avrvu4VCj8PMfMPMl71pxZ2cbywrGI8SEMSl1Q1XCr4+1y+vIHxA1thaJgXf5GG5eH6a&#10;Y67tg/d0P4RKRAj7HBXUIXS5lL6syaAf2Y44emfrDIYoXSW1w0eEm1amSTKVBhuOCzV2tKqpvB5u&#10;RoErsk2Q13Uxuewuxzf7cdInnSk1HPTvMxCB+vAf/mtvtYI0G8PvmX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qb3/xQAAANwAAAAPAAAAAAAAAAAAAAAAAJgCAABkcnMv&#10;ZG93bnJldi54bWxQSwUGAAAAAAQABAD1AAAAigMAAAAA&#10;" fillcolor="black" stroked="f"/>
                      <v:oval id="Oval 919" o:spid="_x0000_s1277" style="position:absolute;left:9725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sjiMUA&#10;AADcAAAADwAAAGRycy9kb3ducmV2LnhtbESPQWvCQBSE7wX/w/IEb3VjaEqNriJFUTwUqoJ4e2Sf&#10;STT7Nuyumv77rlDocZiZb5jpvDONuJPztWUFo2ECgriwuuZSwWG/ev0A4QOyxsYyKfghD/NZ72WK&#10;ubYP/qb7LpQiQtjnqKAKoc2l9EVFBv3QtsTRO1tnMETpSqkdPiLcNDJNkndpsOa4UGFLnxUV193N&#10;KHDLbB3kdbV8u3xdjmO7PemTzpQa9LvFBESgLvyH/9obrSDNUniei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eyOIxQAAANwAAAAPAAAAAAAAAAAAAAAAAJgCAABkcnMv&#10;ZG93bnJldi54bWxQSwUGAAAAAAQABAD1AAAAigMAAAAA&#10;" fillcolor="black" stroked="f"/>
                      <v:oval id="Oval 920" o:spid="_x0000_s1278" style="position:absolute;left:10218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eGE8YA&#10;AADcAAAADwAAAGRycy9kb3ducmV2LnhtbESPT2sCMRTE74LfITyht5rVdkVXo4goLT0I/gHx9tg8&#10;d1c3L0uS6vbbN4WCx2FmfsPMFq2pxZ2crywrGPQTEMS51RUXCo6HzesYhA/IGmvLpOCHPCzm3c4M&#10;M20fvKP7PhQiQthnqKAMocmk9HlJBn3fNsTRu1hnMETpCqkdPiLc1HKYJCNpsOK4UGJDq5Ly2/7b&#10;KHDr9CPI22b9ft1eTxP7ddZnnSr10muXUxCB2vAM/7c/tYJh+g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eGE8YAAADcAAAADwAAAAAAAAAAAAAAAACYAgAAZHJz&#10;L2Rvd25yZXYueG1sUEsFBgAAAAAEAAQA9QAAAIsDAAAAAA==&#10;" fillcolor="black" stroked="f"/>
                      <v:oval id="Oval 921" o:spid="_x0000_s1279" style="position:absolute;left:873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4eZ8YA&#10;AADcAAAADwAAAGRycy9kb3ducmV2LnhtbESPQWvCQBSE70L/w/IK3nRjMKWNrqEUpaWHgmlBvD2y&#10;zySafRt2V03/fbcgeBxm5htmWQymExdyvrWsYDZNQBBXVrdcK/j53kyeQfiArLGzTAp+yUOxehgt&#10;Mdf2ylu6lKEWEcI+RwVNCH0upa8aMuintieO3sE6gyFKV0vt8BrhppNpkjxJgy3HhQZ7emuoOpVn&#10;o8Cts/cgT5v1/Ph13L3Yz73e60yp8ePwugARaAj38K39oRWk2Rz+z8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94eZ8YAAADcAAAADwAAAAAAAAAAAAAAAACYAgAAZHJz&#10;L2Rvd25yZXYueG1sUEsFBgAAAAAEAAQA9QAAAIsDAAAAAA==&#10;" fillcolor="black" stroked="f"/>
                      <v:oval id="Oval 922" o:spid="_x0000_s1280" style="position:absolute;left:923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K7/MYA&#10;AADcAAAADwAAAGRycy9kb3ducmV2LnhtbESPQWvCQBSE70L/w/IKvemm0oim2UgpitKDYFoQb4/s&#10;axLNvg27W03/fbcgeBxm5hsmXw6mExdyvrWs4HmSgCCurG65VvD1uR7PQfiArLGzTAp+ycOyeBjl&#10;mGl75T1dylCLCGGfoYImhD6T0lcNGfQT2xNH79s6gyFKV0vt8BrhppPTJJlJgy3HhQZ7em+oOpc/&#10;RoFbpZsgz+vVy2l3Oizsx1EfdarU0+Pw9goi0BDu4Vt7qxVM0xT+z8QjI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JK7/MYAAADcAAAADwAAAAAAAAAAAAAAAACYAgAAZHJz&#10;L2Rvd25yZXYueG1sUEsFBgAAAAAEAAQA9QAAAIsDAAAAAA==&#10;" fillcolor="black" stroked="f"/>
                      <v:oval id="Oval 923" o:spid="_x0000_s1281" style="position:absolute;left:873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Ali8UA&#10;AADcAAAADwAAAGRycy9kb3ducmV2LnhtbESPQWvCQBSE70L/w/IK3nRTMdKmrlKKongQTAvF2yP7&#10;mkSzb8PuqvHfu4LgcZiZb5jpvDONOJPztWUFb8MEBHFhdc2lgt+f5eAdhA/IGhvLpOBKHuazl94U&#10;M20vvKNzHkoRIewzVFCF0GZS+qIig35oW+Lo/VtnMETpSqkdXiLcNHKUJBNpsOa4UGFL3xUVx/xk&#10;FLhFugryuFyMD9vD34fd7PVep0r1X7uvTxCBuvAMP9prrWCUTuB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QCWLxQAAANwAAAAPAAAAAAAAAAAAAAAAAJgCAABkcnMv&#10;ZG93bnJldi54bWxQSwUGAAAAAAQABAD1AAAAigMAAAAA&#10;" fillcolor="black" stroked="f"/>
                      <v:oval id="Oval 924" o:spid="_x0000_s1282" style="position:absolute;left:9725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yAEMUA&#10;AADcAAAADwAAAGRycy9kb3ducmV2LnhtbESPQWsCMRSE7wX/Q3iCN80qbq2rUUQUSw+CtlC8PTbP&#10;3dXNy5JE3f77piD0OMzMN8x82Zpa3Mn5yrKC4SABQZxbXXGh4Otz238D4QOyxtoyKfghD8tF52WO&#10;mbYPPtD9GAoRIewzVFCG0GRS+rwkg35gG+Lona0zGKJ0hdQOHxFuajlKkldpsOK4UGJD65Ly6/Fm&#10;FLhNugvyut2ML/vL99R+nPRJp0r1uu1qBiJQG/7Dz/a7VjBKJ/B3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DIAQxQAAANwAAAAPAAAAAAAAAAAAAAAAAJgCAABkcnMv&#10;ZG93bnJldi54bWxQSwUGAAAAAAQABAD1AAAAigMAAAAA&#10;" fillcolor="black" stroked="f"/>
                      <v:oval id="Oval 925" o:spid="_x0000_s1283" style="position:absolute;left:9725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MUYsMA&#10;AADcAAAADwAAAGRycy9kb3ducmV2LnhtbERPz2vCMBS+C/sfwht4m+mKHVs1yhgtkx0E3UC8PZq3&#10;ttq8lCSr9b9fDoLHj+/3cj2aTgzkfGtZwfMsAUFcWd1yreDnu3x6BeEDssbOMim4kof16mGyxFzb&#10;C+9o2IdaxBD2OSpoQuhzKX3VkEE/sz1x5H6tMxgidLXUDi8x3HQyTZIXabDl2NBgTx8NVef9n1Hg&#10;iuwzyHNZzE/b0+HNfh31UWdKTR/H9wWIQGO4i2/ujVaQZnFtPBOP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MUYsMAAADcAAAADwAAAAAAAAAAAAAAAACYAgAAZHJzL2Rv&#10;d25yZXYueG1sUEsFBgAAAAAEAAQA9QAAAIgDAAAAAA==&#10;" fillcolor="black" stroked="f"/>
                      <v:oval id="Oval 926" o:spid="_x0000_s1284" style="position:absolute;left:10218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+x+cUA&#10;AADcAAAADwAAAGRycy9kb3ducmV2LnhtbESPT2sCMRTE7wW/Q3hCbzWruKJbsyKitHgQ1ELx9ti8&#10;7h83L0uS6vbbN0Khx2FmfsMsV71pxY2cry0rGI8SEMSF1TWXCj7Ou5c5CB+QNbaWScEPeVjlg6cl&#10;Ztre+Ui3UyhFhLDPUEEVQpdJ6YuKDPqR7Yij92WdwRClK6V2eI9w08pJksykwZrjQoUdbSoqrqdv&#10;o8Bt07cgr7vttDk0nwu7v+iLTpV6HvbrVxCB+vAf/mu/awWTdAGPM/EI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37H5xQAAANwAAAAPAAAAAAAAAAAAAAAAAJgCAABkcnMv&#10;ZG93bnJldi54bWxQSwUGAAAAAAQABAD1AAAAigMAAAAA&#10;" fillcolor="black" stroked="f"/>
                      <v:oval id="Oval 927" o:spid="_x0000_s1285" style="position:absolute;left:1071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nS2cEA&#10;AADcAAAADwAAAGRycy9kb3ducmV2LnhtbERPy4rCMBTdC/5DuIK7MVVUnI5RRBTFxYAPGNxdmjtt&#10;tbkpSdT692YhuDyc93TemErcyfnSsoJ+LwFBnFldcq7gdFx/TUD4gKyxskwKnuRhPmu3pphq++A9&#10;3Q8hFzGEfYoKihDqVEqfFWTQ92xNHLl/6wyGCF0utcNHDDeVHCTJWBosOTYUWNOyoOx6uBkFbjXa&#10;BHldr4aX38vft92d9VmPlOp2msUPiEBN+Ijf7q1WMBjH+fFMP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J0tnBAAAA3AAAAA8AAAAAAAAAAAAAAAAAmAIAAGRycy9kb3du&#10;cmV2LnhtbFBLBQYAAAAABAAEAPUAAACGAwAAAAA=&#10;" fillcolor="black" stroked="f"/>
                      <v:oval id="Oval 928" o:spid="_x0000_s1286" style="position:absolute;left:1071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V3QsYA&#10;AADcAAAADwAAAGRycy9kb3ducmV2LnhtbESPQWvCQBSE74X+h+UVeqsbpUpNXYOIYvFQqAri7ZF9&#10;TWKyb8PumqT/3i0Uehxm5htmkQ2mER05X1lWMB4lIIhzqysuFJyO25c3ED4ga2wsk4If8pAtHx8W&#10;mGrb8xd1h1CICGGfooIyhDaV0uclGfQj2xJH79s6gyFKV0jtsI9w08hJksykwYrjQoktrUvK68PN&#10;KHCb6S7Iert5vX5ez3O7v+iLnir1/DSs3kEEGsJ/+K/9oRVMZmP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cV3QsYAAADcAAAADwAAAAAAAAAAAAAAAACYAgAAZHJz&#10;L2Rvd25yZXYueG1sUEsFBgAAAAAEAAQA9QAAAIsDAAAAAA==&#10;" fillcolor="black" stroked="f"/>
                      <v:oval id="Oval 929" o:spid="_x0000_s1287" style="position:absolute;left:1071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fpNcUA&#10;AADcAAAADwAAAGRycy9kb3ducmV2LnhtbESPQWvCQBSE74X+h+UVvOnGoGKjayglYumhoBbE2yP7&#10;TKLZt2F31fTfdwtCj8PMfMMs89604kbON5YVjEcJCOLS6oYrBd/79XAOwgdkja1lUvBDHvLV89MS&#10;M23vvKXbLlQiQthnqKAOocuk9GVNBv3IdsTRO1lnMETpKqkd3iPctDJNkpk02HBcqLGj95rKy+5q&#10;FLhiugnysi4m56/z4dV+HvVRT5UavPRvCxCB+vAffrQ/tIJ0lsLf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+k1xQAAANwAAAAPAAAAAAAAAAAAAAAAAJgCAABkcnMv&#10;ZG93bnJldi54bWxQSwUGAAAAAAQABAD1AAAAigMAAAAA&#10;" fillcolor="black" stroked="f"/>
                      <v:oval id="Oval 930" o:spid="_x0000_s1288" style="position:absolute;left:1071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tMrsUA&#10;AADcAAAADwAAAGRycy9kb3ducmV2LnhtbESPQWsCMRSE70L/Q3iCN81qVXQ1SimKxYNQK4i3x+a5&#10;u7p5WZKo23/fFASPw8x8w8yXjanEnZwvLSvo9xIQxJnVJecKDj/r7gSED8gaK8uk4Jc8LBdvrTmm&#10;2j74m+77kIsIYZ+igiKEOpXSZwUZ9D1bE0fvbJ3BEKXLpXb4iHBTyUGSjKXBkuNCgTV9FpRd9zej&#10;wK1GmyCv69Xwsrscp3Z70ic9UqrTbj5mIAI14RV+tr+0gsH4Hf7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W0yuxQAAANwAAAAPAAAAAAAAAAAAAAAAAJgCAABkcnMv&#10;ZG93bnJldi54bWxQSwUGAAAAAAQABAD1AAAAigMAAAAA&#10;" fillcolor="black" stroked="f"/>
                      <v:oval id="Oval 931" o:spid="_x0000_s1289" style="position:absolute;left:923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LU2sYA&#10;AADcAAAADwAAAGRycy9kb3ducmV2LnhtbESPQWvCQBSE74X+h+UVequbShRNXUMpBqUHQVsQb4/s&#10;axKTfRt2V43/visUehxm5htmkQ+mExdyvrGs4HWUgCAurW64UvD9VbzMQPiArLGzTApu5CFfPj4s&#10;MNP2yju67EMlIoR9hgrqEPpMSl/WZNCPbE8cvR/rDIYoXSW1w2uEm06Ok2QqDTYcF2rs6aOmst2f&#10;jQK3mqyDbItVetqeDnP7edRHPVHq+Wl4fwMRaAj/4b/2RisYT1O4n4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bLU2sYAAADcAAAADwAAAAAAAAAAAAAAAACYAgAAZHJz&#10;L2Rvd25yZXYueG1sUEsFBgAAAAAEAAQA9QAAAIsDAAAAAA==&#10;" fillcolor="black" stroked="f"/>
                      <v:oval id="Oval 932" o:spid="_x0000_s1290" style="position:absolute;left:10218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5xQcUA&#10;AADcAAAADwAAAGRycy9kb3ducmV2LnhtbESPQWvCQBSE70L/w/IK3nRTMdKmrlKKongQTAvF2yP7&#10;mkSzb8PuqvHfu4LgcZiZb5jpvDONOJPztWUFb8MEBHFhdc2lgt+f5eAdhA/IGhvLpOBKHuazl94U&#10;M20vvKNzHkoRIewzVFCF0GZS+qIig35oW+Lo/VtnMETpSqkdXiLcNHKUJBNpsOa4UGFL3xUVx/xk&#10;FLhFugryuFyMD9vD34fd7PVep0r1X7uvTxCBuvAMP9prrWA0SeF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/nFBxQAAANwAAAAPAAAAAAAAAAAAAAAAAJgCAABkcnMv&#10;ZG93bnJldi54bWxQSwUGAAAAAAQABAD1AAAAigMAAAAA&#10;" fillcolor="black" stroked="f"/>
                      <v:oval id="Oval 933" o:spid="_x0000_s1291" style="position:absolute;left:923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zvNsUA&#10;AADcAAAADwAAAGRycy9kb3ducmV2LnhtbESPT4vCMBTE7wt+h/AEb5quaNGuUUQUFw8L/oHF26N5&#10;21abl5JE7X57syDscZiZ3zCzRWtqcSfnK8sK3gcJCOLc6ooLBafjpj8B4QOyxtoyKfglD4t5522G&#10;mbYP3tP9EAoRIewzVFCG0GRS+rwkg35gG+Lo/VhnMETpCqkdPiLc1HKYJKk0WHFcKLGhVUn59XAz&#10;Ctx6vA3yulmPLl+X76ndnfVZj5XqddvlB4hAbfgPv9qfWsEwTeHvTDw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LO82xQAAANwAAAAPAAAAAAAAAAAAAAAAAJgCAABkcnMv&#10;ZG93bnJldi54bWxQSwUGAAAAAAQABAD1AAAAigMAAAAA&#10;" fillcolor="black" stroked="f"/>
                      <v:oval id="Oval 934" o:spid="_x0000_s1292" style="position:absolute;left:10218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BKrcUA&#10;AADcAAAADwAAAGRycy9kb3ducmV2LnhtbESPT2sCMRTE74LfIbxCb5qt+KdujSKiKD0IakG8PTav&#10;u6ublyVJdf32piB4HGbmN8xk1phKXMn50rKCj24CgjizuuRcwc9h1fkE4QOyxsoyKbiTh9m03Zpg&#10;qu2Nd3Tdh1xECPsUFRQh1KmUPivIoO/amjh6v9YZDFG6XGqHtwg3lewlyVAaLDkuFFjToqDssv8z&#10;CtxysA7yslr2z9vzcWy/T/qkB0q9vzXzLxCBmvAKP9sbraA3HMH/mXg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YEqtxQAAANwAAAAPAAAAAAAAAAAAAAAAAJgCAABkcnMv&#10;ZG93bnJldi54bWxQSwUGAAAAAAQABAD1AAAAigMAAAAA&#10;" fillcolor="black" stroked="f"/>
                    </v:group>
                  </v:group>
                  <v:group id="Group 935" o:spid="_x0000_s1293" style="position:absolute;left:851;top:3691;width:9917;height:2045" coordorigin="851,1419" coordsize="9917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  <v:group id="Group 936" o:spid="_x0000_s1294" style="position:absolute;left:851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      <v:oval id="Oval 937" o:spid="_x0000_s1295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BEBMIA&#10;AADcAAAADwAAAGRycy9kb3ducmV2LnhtbERPTYvCMBC9L/gfwgjeNFV03a1GEVGUPQjqwuJtaMa2&#10;2kxKErX+e3MQ9vh439N5YypxJ+dLywr6vQQEcWZ1ybmC3+O6+wXCB2SNlWVS8CQP81nrY4qptg/e&#10;0/0QchFD2KeooAihTqX0WUEGfc/WxJE7W2cwROhyqR0+Yrip5CBJPqXBkmNDgTUtC8quh5tR4Faj&#10;TZDX9Wp42V3+vu3PSZ/0SKlOu1lMQARqwr/47d5qBYNxnB/Px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UEQEwgAAANwAAAAPAAAAAAAAAAAAAAAAAJgCAABkcnMvZG93&#10;bnJldi54bWxQSwUGAAAAAAQABAD1AAAAhwMAAAAA&#10;" fillcolor="black" stroked="f"/>
                      <v:oval id="Oval 938" o:spid="_x0000_s1296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zhn8YA&#10;AADcAAAADwAAAGRycy9kb3ducmV2LnhtbESPT2sCMRTE74LfITyht5pVaq3rRhFRWnoodC2It8fm&#10;uX/cvCxJqttv3xQKHoeZ+Q2TrXvTiis5X1tWMBknIIgLq2suFXwd9o8vIHxA1thaJgU/5GG9Gg4y&#10;TLW98Sdd81CKCGGfooIqhC6V0hcVGfRj2xFH72ydwRClK6V2eItw08ppkjxLgzXHhQo72lZUXPJv&#10;o8DtZq9BXva7p+ajOS7s+0mf9Eyph1G/WYII1Id7+L/9phVM5x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zhn8YAAADcAAAADwAAAAAAAAAAAAAAAACYAgAAZHJz&#10;L2Rvd25yZXYueG1sUEsFBgAAAAAEAAQA9QAAAIsDAAAAAA==&#10;" fillcolor="black" stroked="f"/>
                      <v:oval id="Oval 939" o:spid="_x0000_s1297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5/6MYA&#10;AADcAAAADwAAAGRycy9kb3ducmV2LnhtbESPT2sCMRTE7wW/Q3hCbzXrUltdzYqI0tKDUBXE22Pz&#10;3D9uXpYk1e23bwqFHoeZ+Q2zWPamFTdyvrasYDxKQBAXVtdcKjgetk9TED4ga2wtk4Jv8rDMBw8L&#10;zLS98yfd9qEUEcI+QwVVCF0mpS8qMuhHtiOO3sU6gyFKV0rt8B7hppVpkrxIgzXHhQo7WldUXPdf&#10;RoHbTN6CvG43z82uOc3sx1mf9USpx2G/moMI1If/8F/7XStIX1P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5/6MYAAADcAAAADwAAAAAAAAAAAAAAAACYAgAAZHJz&#10;L2Rvd25yZXYueG1sUEsFBgAAAAAEAAQA9QAAAIsDAAAAAA==&#10;" fillcolor="black" stroked="f"/>
                      <v:oval id="Oval 940" o:spid="_x0000_s1298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Lac8UA&#10;AADcAAAADwAAAGRycy9kb3ducmV2LnhtbESPW2sCMRSE3wv9D+EUfKvZeql2NUoRRelDoSoU3w6b&#10;415zsiRRt/++EQp9HGbmG2a+7EwjruR8aVnBSz8BQZxZXXKu4HjYPE9B+ICssbFMCn7Iw3Lx+DDH&#10;VNsbf9F1H3IRIexTVFCE0KZS+qwgg75vW+Lona0zGKJ0udQObxFuGjlIkldpsOS4UGBLq4Kyen8x&#10;Ctx6vA2y3qxH1Wf1/WY/Tvqkx0r1nrr3GYhAXfgP/7V3WsFgMoT7mX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gtpzxQAAANwAAAAPAAAAAAAAAAAAAAAAAJgCAABkcnMv&#10;ZG93bnJldi54bWxQSwUGAAAAAAQABAD1AAAAigMAAAAA&#10;" fillcolor="black" stroked="f"/>
                      <v:oval id="Oval 941" o:spid="_x0000_s1299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tCB8UA&#10;AADcAAAADwAAAGRycy9kb3ducmV2LnhtbESPQWsCMRSE74X+h/AEb5pV1OrWKEUUiwdBK4i3x+Z1&#10;d3XzsiRRt//eCEKPw8x8w0znjanEjZwvLSvodRMQxJnVJecKDj+rzhiED8gaK8uk4I88zGfvb1NM&#10;tb3zjm77kIsIYZ+igiKEOpXSZwUZ9F1bE0fv1zqDIUqXS+3wHuGmkv0kGUmDJceFAmtaFJRd9lej&#10;wC2H6yAvq+XgvD0fJ3Zz0ic9VKrdar4+QQRqwn/41f7WCvofA3iei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a0IHxQAAANwAAAAPAAAAAAAAAAAAAAAAAJgCAABkcnMv&#10;ZG93bnJldi54bWxQSwUGAAAAAAQABAD1AAAAigMAAAAA&#10;" fillcolor="black" stroked="f"/>
                      <v:oval id="Oval 942" o:spid="_x0000_s1300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fnnMUA&#10;AADcAAAADwAAAGRycy9kb3ducmV2LnhtbESPQWsCMRSE7wX/Q3iCN80qbq2rUUQUSw+CtlC8PTbP&#10;3dXNy5JE3f77piD0OMzMN8x82Zpa3Mn5yrKC4SABQZxbXXGh4Otz238D4QOyxtoyKfghD8tF52WO&#10;mbYPPtD9GAoRIewzVFCG0GRS+rwkg35gG+Lona0zGKJ0hdQOHxFuajlKkldpsOK4UGJD65Ly6/Fm&#10;FLhNugvyut2ML/vL99R+nPRJp0r1uu1qBiJQG/7Dz/a7VjCapPB3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J+ecxQAAANwAAAAPAAAAAAAAAAAAAAAAAJgCAABkcnMv&#10;ZG93bnJldi54bWxQSwUGAAAAAAQABAD1AAAAigMAAAAA&#10;" fillcolor="black" stroked="f"/>
                      <v:oval id="Oval 943" o:spid="_x0000_s1301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V568UA&#10;AADcAAAADwAAAGRycy9kb3ducmV2LnhtbESPT2sCMRTE74LfIbxCb5qt+KdujSKiKD0IakG8PTav&#10;u6ublyVJdf32piB4HGbmN8xk1phKXMn50rKCj24CgjizuuRcwc9h1fkE4QOyxsoyKbiTh9m03Zpg&#10;qu2Nd3Tdh1xECPsUFRQh1KmUPivIoO/amjh6v9YZDFG6XGqHtwg3lewlyVAaLDkuFFjToqDssv8z&#10;CtxysA7yslr2z9vzcWy/T/qkB0q9vzXzLxCBmvAKP9sbraA3GsL/mXg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9XnrxQAAANwAAAAPAAAAAAAAAAAAAAAAAJgCAABkcnMv&#10;ZG93bnJldi54bWxQSwUGAAAAAAQABAD1AAAAigMAAAAA&#10;" fillcolor="black" stroked="f"/>
                      <v:oval id="Oval 944" o:spid="_x0000_s1302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nccMUA&#10;AADcAAAADwAAAGRycy9kb3ducmV2LnhtbESPT2sCMRTE74LfIbxCb5qt+KdujSKiKD0IakG8PTav&#10;u6ublyVJdf32piB4HGbmN8xk1phKXMn50rKCj24CgjizuuRcwc9h1fkE4QOyxsoyKbiTh9m03Zpg&#10;qu2Nd3Tdh1xECPsUFRQh1KmUPivIoO/amjh6v9YZDFG6XGqHtwg3lewlyVAaLDkuFFjToqDssv8z&#10;CtxysA7yslr2z9vzcWy/T/qkB0q9vzXzLxCBmvAKP9sbraA3GsH/mXg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udxwxQAAANwAAAAPAAAAAAAAAAAAAAAAAJgCAABkcnMv&#10;ZG93bnJldi54bWxQSwUGAAAAAAQABAD1AAAAigMAAAAA&#10;" fillcolor="black" stroked="f"/>
                      <v:oval id="Oval 945" o:spid="_x0000_s1303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ZIAsIA&#10;AADcAAAADwAAAGRycy9kb3ducmV2LnhtbERPTYvCMBC9L/gfwgjeNFV03a1GEVGUPQjqwuJtaMa2&#10;2kxKErX+e3MQ9vh439N5YypxJ+dLywr6vQQEcWZ1ybmC3+O6+wXCB2SNlWVS8CQP81nrY4qptg/e&#10;0/0QchFD2KeooAihTqX0WUEGfc/WxJE7W2cwROhyqR0+Yrip5CBJPqXBkmNDgTUtC8quh5tR4Faj&#10;TZDX9Wp42V3+vu3PSZ/0SKlOu1lMQARqwr/47d5qBYNxXBvPx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JkgCwgAAANwAAAAPAAAAAAAAAAAAAAAAAJgCAABkcnMvZG93&#10;bnJldi54bWxQSwUGAAAAAAQABAD1AAAAhwMAAAAA&#10;" fillcolor="black" stroked="f"/>
                      <v:oval id="Oval 946" o:spid="_x0000_s1304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tmcYA&#10;AADcAAAADwAAAGRycy9kb3ducmV2LnhtbESPQWvCQBSE70L/w/IK3uqmolVjVilFaelBMAqS2yP7&#10;mkSzb8PuVtN/3y0UPA4z8w2TrXvTiis531hW8DxKQBCXVjdcKTgetk9zED4ga2wtk4If8rBePQwy&#10;TLW98Z6ueahEhLBPUUEdQpdK6cuaDPqR7Yij92WdwRClq6R2eItw08pxkrxIgw3HhRo7equpvOTf&#10;RoHbTN+DvGw3k/PufFrYz0IXeqrU8LF/XYII1Id7+L/9oRWMZwv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rtmcYAAADcAAAADwAAAAAAAAAAAAAAAACYAgAAZHJz&#10;L2Rvd25yZXYueG1sUEsFBgAAAAAEAAQA9QAAAIsDAAAAAA==&#10;" fillcolor="black" stroked="f"/>
                      <v:oval id="Oval 947" o:spid="_x0000_s1305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0I8EA&#10;AADcAAAADwAAAGRycy9kb3ducmV2LnhtbERPy4rCMBTdC/5DuII7TRUdnI5RRBTFxYAPGNxdmjtt&#10;tbkpSdT692YhuDyc93TemErcyfnSsoJBPwFBnFldcq7gdFz3JiB8QNZYWSYFT/Iwn7VbU0y1ffCe&#10;7oeQixjCPkUFRQh1KqXPCjLo+7Ymjty/dQZDhC6X2uEjhptKDpPkSxosOTYUWNOyoOx6uBkFbjXe&#10;BHldr0aX38vft92d9VmPlep2msUPiEBN+Ijf7q1WMJzE+fFMP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FNCPBAAAA3AAAAA8AAAAAAAAAAAAAAAAAmAIAAGRycy9kb3du&#10;cmV2LnhtbFBLBQYAAAAABAAEAPUAAACGAwAAAAA=&#10;" fillcolor="black" stroked="f"/>
                      <v:oval id="Oval 948" o:spid="_x0000_s1306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mRuMYA&#10;AADcAAAADwAAAGRycy9kb3ducmV2LnhtbESPQWvCQBSE74X+h+UVeqsbpRZNXYOIYvFQqAri7ZF9&#10;TWKyb8PumqT/3i0Uehxm5htmkQ2mER05X1lWMB4lIIhzqysuFJyO25cZCB+QNTaWScEPeciWjw8L&#10;TLXt+Yu6QyhEhLBPUUEZQptK6fOSDPqRbYmj922dwRClK6R22Ee4aeQkSd6kwYrjQoktrUvK68PN&#10;KHCb6S7Iert5vX5ez3O7v+iLnir1/DSs3kEEGsJ/+K/9oRVMZmP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mRuMYAAADcAAAADwAAAAAAAAAAAAAAAACYAgAAZHJz&#10;L2Rvd25yZXYueG1sUEsFBgAAAAAEAAQA9QAAAIsDAAAAAA==&#10;" fillcolor="black" stroked="f"/>
                      <v:oval id="Oval 949" o:spid="_x0000_s1307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sPz8UA&#10;AADcAAAADwAAAGRycy9kb3ducmV2LnhtbESPQWvCQBSE74X+h+UVvNWNQcVG11BKxNJDQS2It0f2&#10;mUSzb8Puqum/7xYEj8PMfMMs8t604krON5YVjIYJCOLS6oYrBT+71esMhA/IGlvLpOCXPOTL56cF&#10;ZtreeEPXbahEhLDPUEEdQpdJ6cuaDPqh7Yijd7TOYIjSVVI7vEW4aWWaJFNpsOG4UGNHHzWV5+3F&#10;KHDFZB3keVWMT9+n/Zv9OuiDnig1eOnf5yAC9eERvrc/tYJ0lsL/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Gw/PxQAAANwAAAAPAAAAAAAAAAAAAAAAAJgCAABkcnMv&#10;ZG93bnJldi54bWxQSwUGAAAAAAQABAD1AAAAigMAAAAA&#10;" fillcolor="black" stroked="f"/>
                      <v:oval id="Oval 950" o:spid="_x0000_s1308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eqVMUA&#10;AADcAAAADwAAAGRycy9kb3ducmV2LnhtbESPQWsCMRSE7wX/Q3iCN81Wq+hqFBGl4kFQC8XbY/O6&#10;u7p5WZJUt//eCEKPw8x8w8wWjanEjZwvLSt47yUgiDOrS84VfJ023TEIH5A1VpZJwR95WMxbbzNM&#10;tb3zgW7HkIsIYZ+igiKEOpXSZwUZ9D1bE0fvxzqDIUqXS+3wHuGmkv0kGUmDJceFAmtaFZRdj79G&#10;gVsPP4O8btYfl/3le2J3Z33WQ6U67WY5BRGoCf/hV3urFfTHA3iei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V6pUxQAAANwAAAAPAAAAAAAAAAAAAAAAAJgCAABkcnMv&#10;ZG93bnJldi54bWxQSwUGAAAAAAQABAD1AAAAigMAAAAA&#10;" fillcolor="black" stroked="f"/>
                      <v:oval id="Oval 951" o:spid="_x0000_s1309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4yIMYA&#10;AADcAAAADwAAAGRycy9kb3ducmV2LnhtbESPQWvCQBSE74X+h+UVequbSiyauoZSDEoPgrYg3h7Z&#10;1yQm+zbsrhr/fVcoeBxm5htmng+mE2dyvrGs4HWUgCAurW64UvDzXbxMQfiArLGzTAqu5CFfPD7M&#10;MdP2wls670IlIoR9hgrqEPpMSl/WZNCPbE8cvV/rDIYoXSW1w0uEm06Ok+RNGmw4LtTY02dNZbs7&#10;GQVuOVkF2RbL9Lg57mf266APeqLU89Pw8Q4i0BDu4f/2WisYT1O4nY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4yIMYAAADcAAAADwAAAAAAAAAAAAAAAACYAgAAZHJz&#10;L2Rvd25yZXYueG1sUEsFBgAAAAAEAAQA9QAAAIsDAAAAAA==&#10;" fillcolor="black" stroked="f"/>
                      <v:oval id="Oval 952" o:spid="_x0000_s1310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KXu8UA&#10;AADcAAAADwAAAGRycy9kb3ducmV2LnhtbESPQWvCQBSE70L/w/IK3nRTMWJTVylFUTwITQvF2yP7&#10;mkSzb8PuqvHfu4LgcZiZb5jZojONOJPztWUFb8MEBHFhdc2lgt+f1WAKwgdkjY1lUnAlD4v5S2+G&#10;mbYX/qZzHkoRIewzVFCF0GZS+qIig35oW+Lo/VtnMETpSqkdXiLcNHKUJBNpsOa4UGFLXxUVx/xk&#10;FLhlug7yuFqOD7vD37vd7vVep0r1X7vPDxCBuvAMP9obrWA0TeF+Jh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8pe7xQAAANwAAAAPAAAAAAAAAAAAAAAAAJgCAABkcnMv&#10;ZG93bnJldi54bWxQSwUGAAAAAAQABAD1AAAAigMAAAAA&#10;" fillcolor="black" stroked="f"/>
                      <v:oval id="Oval 953" o:spid="_x0000_s1311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AJzMYA&#10;AADcAAAADwAAAGRycy9kb3ducmV2LnhtbESPQWvCQBSE7wX/w/KE3urGUEVT1yAl0tJDoSqIt0f2&#10;NYnJvg27W43/3i0Uehxm5htmlQ+mExdyvrGsYDpJQBCXVjdcKTjst08LED4ga+wsk4IbecjXo4cV&#10;Ztpe+Ysuu1CJCGGfoYI6hD6T0pc1GfQT2xNH79s6gyFKV0nt8BrhppNpksylwYbjQo09vdZUtrsf&#10;o8AVs7cg223xfP48H5f246RPeqbU43jYvIAINIT/8F/7XStIF3P4PROP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AJzMYAAADcAAAADwAAAAAAAAAAAAAAAACYAgAAZHJz&#10;L2Rvd25yZXYueG1sUEsFBgAAAAAEAAQA9QAAAIsDAAAAAA==&#10;" fillcolor="black" stroked="f"/>
                      <v:oval id="Oval 954" o:spid="_x0000_s1312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ysV8YA&#10;AADcAAAADwAAAGRycy9kb3ducmV2LnhtbESPQWvCQBSE70L/w/IKvelGqa3GrFKKYumh0FSQ3B7Z&#10;ZxLNvg27q6b/vlsQPA4z8w2TrXrTigs531hWMB4lIIhLqxuuFOx+NsMZCB+QNbaWScEveVgtHwYZ&#10;ptpe+ZsueahEhLBPUUEdQpdK6cuaDPqR7Yijd7DOYIjSVVI7vEa4aeUkSV6kwYbjQo0dvddUnvKz&#10;UeDW022Qp836+fh13M/tZ6ELPVXq6bF/W4AI1Id7+Nb+0Aoms1f4PxOP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ysV8YAAADcAAAADwAAAAAAAAAAAAAAAACYAgAAZHJz&#10;L2Rvd25yZXYueG1sUEsFBgAAAAAEAAQA9QAAAIsDAAAAAA==&#10;" fillcolor="black" stroked="f"/>
                      <v:oval id="Oval 955" o:spid="_x0000_s1313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M4JcEA&#10;AADcAAAADwAAAGRycy9kb3ducmV2LnhtbERPy4rCMBTdC/5DuII7TRUdnI5RRBTFxYAPGNxdmjtt&#10;tbkpSdT692YhuDyc93TemErcyfnSsoJBPwFBnFldcq7gdFz3JiB8QNZYWSYFT/Iwn7VbU0y1ffCe&#10;7oeQixjCPkUFRQh1KqXPCjLo+7Ymjty/dQZDhC6X2uEjhptKDpPkSxosOTYUWNOyoOx6uBkFbjXe&#10;BHldr0aX38vft92d9VmPlep2msUPiEBN+Ijf7q1WMJzEtfFMP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zOCXBAAAA3AAAAA8AAAAAAAAAAAAAAAAAmAIAAGRycy9kb3du&#10;cmV2LnhtbFBLBQYAAAAABAAEAPUAAACGAwAAAAA=&#10;" fillcolor="black" stroked="f"/>
                      <v:oval id="Oval 956" o:spid="_x0000_s1314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+dvsUA&#10;AADcAAAADwAAAGRycy9kb3ducmV2LnhtbESPT2sCMRTE7wW/Q3hCbzWr1KKrUUrZpcVDoSqIt8fm&#10;uX/zsiSpbr+9KRR6HGbmN8x6O5hOXMn52rKC6SQBQVxYXXOp4HjInxYgfEDW2FkmBT/kYbsZPawx&#10;1fbGX3Tdh1JECPsUFVQh9KmUvqjIoJ/Ynjh6F+sMhihdKbXDW4SbTs6S5EUarDkuVNjTW0VFu/82&#10;Clw2fw+yzbPn5rM5Le3urM96rtTjeHhdgQg0hP/wX/tDK5gtlvB7Jh4B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v52+xQAAANwAAAAPAAAAAAAAAAAAAAAAAJgCAABkcnMv&#10;ZG93bnJldi54bWxQSwUGAAAAAAQABAD1AAAAigMAAAAA&#10;" fillcolor="black" stroked="f"/>
                      <v:oval id="Oval 957" o:spid="_x0000_s1315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yi/sMA&#10;AADcAAAADwAAAGRycy9kb3ducmV2LnhtbERPz2vCMBS+C/sfwhvspulkldkZRcTi2EFYNxjeHs1b&#10;W21eShLb7r9fDoLHj+/3ajOaVvTkfGNZwfMsAUFcWt1wpeD7K5++gvABWWNrmRT8kYfN+mGywkzb&#10;gT+pL0IlYgj7DBXUIXSZlL6syaCf2Y44cr/WGQwRukpqh0MMN62cJ8lCGmw4NtTY0a6m8lJcjQK3&#10;Tw9BXvL9y/l4/lnaj5M+6VSpp8dx+wYi0Bju4pv7XSuYL+P8eCYe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yi/sMAAADcAAAADwAAAAAAAAAAAAAAAACYAgAAZHJzL2Rv&#10;d25yZXYueG1sUEsFBgAAAAAEAAQA9QAAAIgDAAAAAA==&#10;" fillcolor="black" stroked="f"/>
                      <v:oval id="Oval 958" o:spid="_x0000_s1316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AHZcYA&#10;AADcAAAADwAAAGRycy9kb3ducmV2LnhtbESPQWvCQBSE7wX/w/IK3nSjNKVGV5FiaOmhUBXE2yP7&#10;mkSzb8PumqT/vlsQehxm5htmtRlMIzpyvrasYDZNQBAXVtdcKjge8skLCB+QNTaWScEPedisRw8r&#10;zLTt+Yu6fShFhLDPUEEVQptJ6YuKDPqpbYmj922dwRClK6V22Ee4aeQ8SZ6lwZrjQoUtvVZUXPc3&#10;o8Dt0rcgr/nu6fJ5OS3sx1mfdarU+HHYLkEEGsJ/+N5+1wrmix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AHZcYAAADcAAAADwAAAAAAAAAAAAAAAACYAgAAZHJz&#10;L2Rvd25yZXYueG1sUEsFBgAAAAAEAAQA9QAAAIsDAAAAAA==&#10;" fillcolor="black" stroked="f"/>
                      <v:oval id="Oval 959" o:spid="_x0000_s1317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ZEsYA&#10;AADcAAAADwAAAGRycy9kb3ducmV2LnhtbESPT2sCMRTE70K/Q3gFbzXbpRZdzUopSksPBVdBvD02&#10;z/3j5mVJom6/fVMoeBxm5jfMcjWYTlzJ+caygudJAoK4tLrhSsF+t3magfABWWNnmRT8kIdV/jBa&#10;Yqbtjbd0LUIlIoR9hgrqEPpMSl/WZNBPbE8cvZN1BkOUrpLa4S3CTSfTJHmVBhuOCzX29F5TeS4u&#10;RoFbTz+CPG/WL+13e5jbr6M+6qlS48fhbQEi0BDu4f/2p1aQzlP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MKZEsYAAADcAAAADwAAAAAAAAAAAAAAAACYAgAAZHJz&#10;L2Rvd25yZXYueG1sUEsFBgAAAAAEAAQA9QAAAIsDAAAAAA==&#10;" fillcolor="black" stroked="f"/>
                      <v:oval id="Oval 960" o:spid="_x0000_s1318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48icYA&#10;AADcAAAADwAAAGRycy9kb3ducmV2LnhtbESPT2vCQBTE74V+h+UVvNVN/YfGrFKK0tKDYBQkt0f2&#10;NYlm34bdrcZv3y0Uehxm5jdMtu5NK67kfGNZwcswAUFcWt1wpeB42D7PQfiArLG1TAru5GG9enzI&#10;MNX2xnu65qESEcI+RQV1CF0qpS9rMuiHtiOO3pd1BkOUrpLa4S3CTStHSTKTBhuOCzV29FZTecm/&#10;jQK3mb4HedluJufd+bSwn4Uu9FSpwVP/ugQRqA//4b/2h1YwWozh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48icYAAADcAAAADwAAAAAAAAAAAAAAAACYAgAAZHJz&#10;L2Rvd25yZXYueG1sUEsFBgAAAAAEAAQA9QAAAIsDAAAAAA==&#10;" fillcolor="black" stroked="f"/>
                      <v:oval id="Oval 961" o:spid="_x0000_s1319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ek/cUA&#10;AADcAAAADwAAAGRycy9kb3ducmV2LnhtbESPT4vCMBTE7wt+h/CEva2pootWo4goiocF/4B4ezTP&#10;ttq8lCSr9dsbYWGPw8z8hpnMGlOJOzlfWlbQ7SQgiDOrS84VHA+rryEIH5A1VpZJwZM8zKatjwmm&#10;2j54R/d9yEWEsE9RQRFCnUrps4IM+o6tiaN3sc5giNLlUjt8RLipZC9JvqXBkuNCgTUtCspu+1+j&#10;wC0H6yBvq2X/+nM9jez2rM96oNRnu5mPQQRqwn/4r73RCnqjPrzPx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6T9xQAAANwAAAAPAAAAAAAAAAAAAAAAAJgCAABkcnMv&#10;ZG93bnJldi54bWxQSwUGAAAAAAQABAD1AAAAigMAAAAA&#10;" fillcolor="black" stroked="f"/>
                      <v:oval id="Oval 962" o:spid="_x0000_s1320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BZsUA&#10;AADcAAAADwAAAGRycy9kb3ducmV2LnhtbESPT2sCMRTE7wW/Q3hCbzWruKJbsyKitHgQ1ELx9ti8&#10;7h83L0uS6vbbN0Khx2FmfsMsV71pxY2cry0rGI8SEMSF1TWXCj7Ou5c5CB+QNbaWScEPeVjlg6cl&#10;Ztre+Ui3UyhFhLDPUEEVQpdJ6YuKDPqR7Yij92WdwRClK6V2eI9w08pJksykwZrjQoUdbSoqrqdv&#10;o8Bt07cgr7vttDk0nwu7v+iLTpV6HvbrVxCB+vAf/mu/awWTRQqPM/EI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KwFmxQAAANwAAAAPAAAAAAAAAAAAAAAAAJgCAABkcnMv&#10;ZG93bnJldi54bWxQSwUGAAAAAAQABAD1AAAAigMAAAAA&#10;" fillcolor="black" stroked="f"/>
                      <v:oval id="Oval 963" o:spid="_x0000_s1321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mfEcUA&#10;AADcAAAADwAAAGRycy9kb3ducmV2LnhtbESPT2sCMRTE7wW/Q3hCbzWrVKmrUUrZpcVDoSqIt8fm&#10;uX/zsiSpbr+9KRR6HGbmN8x6O5hOXMn52rKC6SQBQVxYXXOp4HjIn15A+ICssbNMCn7Iw3Yzelhj&#10;qu2Nv+i6D6WIEPYpKqhC6FMpfVGRQT+xPXH0LtYZDFG6UmqHtwg3nZwlyUIarDkuVNjTW0VFu/82&#10;Clw2fw+yzbPn5rM5Le3urM96rtTjeHhdgQg0hP/wX/tDK5gtF/B7Jh4B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+Z8RxQAAANwAAAAPAAAAAAAAAAAAAAAAAJgCAABkcnMv&#10;ZG93bnJldi54bWxQSwUGAAAAAAQABAD1AAAAigMAAAAA&#10;" fillcolor="black" stroked="f"/>
                      <v:oval id="Oval 964" o:spid="_x0000_s1322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U6isYA&#10;AADcAAAADwAAAGRycy9kb3ducmV2LnhtbESPQWvCQBSE70L/w/IK3uqmolVjVilFaelBMAqS2yP7&#10;mkSzb8PuVtN/3y0UPA4z8w2TrXvTiis531hW8DxKQBCXVjdcKTgetk9zED4ga2wtk4If8rBePQwy&#10;TLW98Z6ueahEhLBPUUEdQpdK6cuaDPqR7Yij92WdwRClq6R2eItw08pxkrxIgw3HhRo7equpvOTf&#10;RoHbTN+DvGw3k/PufFrYz0IXeqrU8LF/XYII1Id7+L/9oRWMFz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U6isYAAADcAAAADwAAAAAAAAAAAAAAAACYAgAAZHJz&#10;L2Rvd25yZXYueG1sUEsFBgAAAAAEAAQA9QAAAIsDAAAAAA==&#10;" fillcolor="black" stroked="f"/>
                      <v:oval id="Oval 965" o:spid="_x0000_s1323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qu+MMA&#10;AADcAAAADwAAAGRycy9kb3ducmV2LnhtbERPz2vCMBS+C/sfwhvspulkldkZRcTi2EFYNxjeHs1b&#10;W21eShLb7r9fDoLHj+/3ajOaVvTkfGNZwfMsAUFcWt1wpeD7K5++gvABWWNrmRT8kYfN+mGywkzb&#10;gT+pL0IlYgj7DBXUIXSZlL6syaCf2Y44cr/WGQwRukpqh0MMN62cJ8lCGmw4NtTY0a6m8lJcjQK3&#10;Tw9BXvL9y/l4/lnaj5M+6VSpp8dx+wYi0Bju4pv7XSuYL+PaeCYe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qu+MMAAADcAAAADwAAAAAAAAAAAAAAAACYAgAAZHJzL2Rv&#10;d25yZXYueG1sUEsFBgAAAAAEAAQA9QAAAIgDAAAAAA==&#10;" fillcolor="black" stroked="f"/>
                      <v:oval id="Oval 966" o:spid="_x0000_s1324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YLY8YA&#10;AADcAAAADwAAAGRycy9kb3ducmV2LnhtbESPQWvCQBSE70L/w/IK3uqmoYpJXUMpSksPgrFQvD2y&#10;r0k0+zbsrhr/vVsoeBxm5htmUQymE2dyvrWs4HmSgCCurG65VvC9Wz/NQfiArLGzTAqu5KFYPowW&#10;mGt74S2dy1CLCGGfo4ImhD6X0lcNGfQT2xNH79c6gyFKV0vt8BLhppNpksykwZbjQoM9vTdUHcuT&#10;UeBW048gj+vVy2Fz+Mns117v9VSp8ePw9goi0BDu4f/2p1aQZhn8nY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YLY8YAAADcAAAADwAAAAAAAAAAAAAAAACYAgAAZHJz&#10;L2Rvd25yZXYueG1sUEsFBgAAAAAEAAQA9QAAAIsDAAAAAA==&#10;" fillcolor="black" stroked="f"/>
                      <v:oval id="Oval 967" o:spid="_x0000_s1325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c45MIA&#10;AADcAAAADwAAAGRycy9kb3ducmV2LnhtbERPy4rCMBTdC/5DuII7TcfH4HSMIqIosxBGBXF3ae60&#10;1eamJFHr308WgsvDeU/njanEnZwvLSv46CcgiDOrS84VHA/r3gSED8gaK8uk4Eke5rN2a4qptg/+&#10;pfs+5CKGsE9RQRFCnUrps4IM+r6tiSP3Z53BEKHLpXb4iOGmkoMk+ZQGS44NBda0LCi77m9GgVuN&#10;N0Fe16vRZXc5fdmfsz7rsVLdTrP4BhGoCW/xy73VCoZJnB/PxCM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tzjkwgAAANwAAAAPAAAAAAAAAAAAAAAAAJgCAABkcnMvZG93&#10;bnJldi54bWxQSwUGAAAAAAQABAD1AAAAhwMAAAAA&#10;" fillcolor="black" stroked="f"/>
                      <v:oval id="Oval 968" o:spid="_x0000_s1326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udf8YA&#10;AADcAAAADwAAAGRycy9kb3ducmV2LnhtbESPT2sCMRTE7wW/Q3hCb5q11dJuN4oUpcWD0K0g3h6b&#10;5/5x87Ikqa7fvhGEHoeZ+Q2TLXrTijM5X1tWMBknIIgLq2suFex+1qNXED4ga2wtk4IreVjMBw8Z&#10;ptpe+JvOeShFhLBPUUEVQpdK6YuKDPqx7Yijd7TOYIjSlVI7vES4aeVTkrxIgzXHhQo7+qioOOW/&#10;RoFbzT6DPK1X02bb7N/s5qAPeqbU47BfvoMI1If/8L39pRU8JxO4nYlH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udf8YAAADcAAAADwAAAAAAAAAAAAAAAACYAgAAZHJz&#10;L2Rvd25yZXYueG1sUEsFBgAAAAAEAAQA9QAAAIsDAAAAAA==&#10;" fillcolor="black" stroked="f"/>
                    </v:group>
                    <v:group id="Group 969" o:spid="_x0000_s1327" style="position:absolute;left:4795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    <v:oval id="Oval 970" o:spid="_x0000_s1328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Wmk8YA&#10;AADcAAAADwAAAGRycy9kb3ducmV2LnhtbESPW2sCMRSE3wv9D+EU+laz9VJ03ShSlEofhK6C+HbY&#10;nO7FzcmSpLr+e1Mo9HGYmW+YbNmbVlzI+dqygtdBAoK4sLrmUsFhv3mZgvABWWNrmRTcyMNy8fiQ&#10;Yartlb/okodSRAj7FBVUIXSplL6oyKAf2I44et/WGQxRulJqh9cIN60cJsmbNFhzXKiwo/eKinP+&#10;YxS49eQjyPNmPW52zXFmP0/6pCdKPT/1qzmIQH34D/+1t1rBKBnB75l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Wmk8YAAADcAAAADwAAAAAAAAAAAAAAAACYAgAAZHJz&#10;L2Rvd25yZXYueG1sUEsFBgAAAAAEAAQA9QAAAIsDAAAAAA==&#10;" fillcolor="black" stroked="f"/>
                      <v:oval id="Oval 971" o:spid="_x0000_s1329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+58YA&#10;AADcAAAADwAAAGRycy9kb3ducmV2LnhtbESPT2sCMRTE74V+h/AKvWm2VYuuG6WI0uJB6CqIt8fm&#10;df+4eVmSVLffvhGEHoeZ+Q2TLXvTigs5X1tW8DJMQBAXVtdcKjjsN4MpCB+QNbaWScEveVguHh8y&#10;TLW98hdd8lCKCGGfooIqhC6V0hcVGfRD2xFH79s6gyFKV0rt8BrhppWvSfImDdYcFyrsaFVRcc5/&#10;jAK3nnwEed6sx82uOc7s9qRPeqLU81P/PgcRqA//4Xv7UysYJWO4nY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w+58YAAADcAAAADwAAAAAAAAAAAAAAAACYAgAAZHJz&#10;L2Rvd25yZXYueG1sUEsFBgAAAAAEAAQA9QAAAIsDAAAAAA==&#10;" fillcolor="black" stroked="f"/>
                      <v:oval id="Oval 972" o:spid="_x0000_s1330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CbfMUA&#10;AADcAAAADwAAAGRycy9kb3ducmV2LnhtbESPQWsCMRSE7wX/Q3hCbzWrdaVujSKiKD0IakG8PTav&#10;u6ublyWJuv57Uyj0OMzMN8xk1ppa3Mj5yrKCfi8BQZxbXXGh4PuwevsA4QOyxtoyKXiQh9m08zLB&#10;TNs77+i2D4WIEPYZKihDaDIpfV6SQd+zDXH0fqwzGKJ0hdQO7xFuajlIkpE0WHFcKLGhRUn5ZX81&#10;CtwyXQd5WS2H5+35OLZfJ33SqVKv3Xb+CSJQG/7Df+2NVvCepPB7Jh4B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wJt8xQAAANwAAAAPAAAAAAAAAAAAAAAAAJgCAABkcnMv&#10;ZG93bnJldi54bWxQSwUGAAAAAAQABAD1AAAAigMAAAAA&#10;" fillcolor="black" stroked="f"/>
                      <v:oval id="Oval 973" o:spid="_x0000_s1331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IFC8YA&#10;AADcAAAADwAAAGRycy9kb3ducmV2LnhtbESPT2sCMRTE74V+h/AK3mrWtkq73SilKJUeBLeCeHts&#10;nvvHzcuSRF2/vREKHoeZ+Q2TzXrTihM5X1tWMBomIIgLq2suFWz+Fs/vIHxA1thaJgUX8jCbPj5k&#10;mGp75jWd8lCKCGGfooIqhC6V0hcVGfRD2xFHb2+dwRClK6V2eI5w08qXJJlIgzXHhQo7+q6oOORH&#10;o8DNxz9BHhbzt2bVbD/s707v9FipwVP/9QkiUB/u4f/2Uit4TSZwOxOPgJ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RIFC8YAAADcAAAADwAAAAAAAAAAAAAAAACYAgAAZHJz&#10;L2Rvd25yZXYueG1sUEsFBgAAAAAEAAQA9QAAAIsDAAAAAA==&#10;" fillcolor="black" stroked="f"/>
                      <v:oval id="Oval 974" o:spid="_x0000_s1332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6gkMUA&#10;AADcAAAADwAAAGRycy9kb3ducmV2LnhtbESPW2sCMRSE3wv9D+EU+qbZ1kvbrVGKKIoPQlUovh02&#10;p3vNyZKkuv57Iwh9HGbmG2Yy60wjTuR8aVnBSz8BQZxZXXKu4LBf9t5B+ICssbFMCi7kYTZ9fJhg&#10;qu2Zv+m0C7mIEPYpKihCaFMpfVaQQd+3LXH0fq0zGKJ0udQOzxFuGvmaJGNpsOS4UGBL84Kyevdn&#10;FLjFaBVkvVwMq23182E3R33UI6Wen7qvTxCBuvAfvrfXWsEgeYPbmXgE5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XqCQxQAAANwAAAAPAAAAAAAAAAAAAAAAAJgCAABkcnMv&#10;ZG93bnJldi54bWxQSwUGAAAAAAQABAD1AAAAigMAAAAA&#10;" fillcolor="black" stroked="f"/>
                      <v:oval id="Oval 975" o:spid="_x0000_s1333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E04sIA&#10;AADcAAAADwAAAGRycy9kb3ducmV2LnhtbERPy4rCMBTdC/5DuII7TcfH4HSMIqIosxBGBXF3ae60&#10;1eamJFHr308WgsvDeU/njanEnZwvLSv46CcgiDOrS84VHA/r3gSED8gaK8uk4Eke5rN2a4qptg/+&#10;pfs+5CKGsE9RQRFCnUrps4IM+r6tiSP3Z53BEKHLpXb4iOGmkoMk+ZQGS44NBda0LCi77m9GgVuN&#10;N0Fe16vRZXc5fdmfsz7rsVLdTrP4BhGoCW/xy73VCoZJXBvPxCM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wTTiwgAAANwAAAAPAAAAAAAAAAAAAAAAAJgCAABkcnMvZG93&#10;bnJldi54bWxQSwUGAAAAAAQABAD1AAAAhwMAAAAA&#10;" fillcolor="black" stroked="f"/>
                      <v:oval id="Oval 976" o:spid="_x0000_s1334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2RecUA&#10;AADcAAAADwAAAGRycy9kb3ducmV2LnhtbESPQWsCMRSE74L/ITzBm2atVerWKFKUigdBK4i3x+Z1&#10;d3XzsiSpbv+9EQSPw8x8w0znjanElZwvLSsY9BMQxJnVJecKDj+r3gcIH5A1VpZJwT95mM/arSmm&#10;2t54R9d9yEWEsE9RQRFCnUrps4IM+r6tiaP3a53BEKXLpXZ4i3BTybckGUuDJceFAmv6Kii77P+M&#10;ArccfQd5WS3fz9vzcWI3J33SI6W6nWbxCSJQE17hZ3utFQyTCTzOxCM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jZF5xQAAANwAAAAPAAAAAAAAAAAAAAAAAJgCAABkcnMv&#10;ZG93bnJldi54bWxQSwUGAAAAAAQABAD1AAAAigMAAAAA&#10;" fillcolor="black" stroked="f"/>
                      <v:oval id="Oval 977" o:spid="_x0000_s1335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uOcMA&#10;AADcAAAADwAAAGRycy9kb3ducmV2LnhtbERPy2oCMRTdC/5DuEJ3mvFV2qlxEBmxdFGoLRR3l8nt&#10;ZHRyMySpTv++WQguD+e9Knrbigv50DhWMJ1kIIgrpxuuFXx97sZPIEJE1tg6JgV/FKBYDwcrzLW7&#10;8gddDrEWKYRDjgpMjF0uZagMWQwT1xEn7sd5izFBX0vt8ZrCbStnWfYoLTacGgx2tDVUnQ+/VoEv&#10;l/soz7tycXo/fT+7t6M+6qVSD6N+8wIiUh/v4pv7VSuYT9P8dCYd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uOcMAAADcAAAADwAAAAAAAAAAAAAAAACYAgAAZHJzL2Rv&#10;d25yZXYueG1sUEsFBgAAAAAEAAQA9QAAAIgDAAAAAA==&#10;" fillcolor="black" stroked="f"/>
                      <v:oval id="Oval 978" o:spid="_x0000_s1336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ILosYA&#10;AADcAAAADwAAAGRycy9kb3ducmV2LnhtbESPT2vCQBTE70K/w/IK3uom9Q9t6iqlKBYPgrZQvD2y&#10;r0k0+zbsrkn89l2h4HGYmd8w82VvatGS85VlBekoAUGcW11xoeD7a/30AsIHZI21ZVJwJQ/LxcNg&#10;jpm2He+pPYRCRAj7DBWUITSZlD4vyaAf2YY4er/WGQxRukJqh12Em1o+J8lMGqw4LpTY0EdJ+flw&#10;MQrcaroJ8rxeTU6708+r3R71UU+VGj72728gAvXhHv5vf2oF4zSF25l4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yILosYAAADcAAAADwAAAAAAAAAAAAAAAACYAgAAZHJz&#10;L2Rvd25yZXYueG1sUEsFBgAAAAAEAAQA9QAAAIsDAAAAAA==&#10;" fillcolor="black" stroked="f"/>
                      <v:oval id="Oval 979" o:spid="_x0000_s1337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CV1cUA&#10;AADcAAAADwAAAGRycy9kb3ducmV2LnhtbESPQWsCMRSE70L/Q3gFb5pVa9GtUUpRFA+CVhBvj83r&#10;7urmZUmibv+9EQSPw8x8w0xmjanElZwvLSvodRMQxJnVJecK9r+LzgiED8gaK8uk4J88zKZvrQmm&#10;2t54S9ddyEWEsE9RQRFCnUrps4IM+q6tiaP3Z53BEKXLpXZ4i3BTyX6SfEqDJceFAmv6KSg77y5G&#10;gZsPl0GeF/OP0+Z0GNv1UR/1UKn2e/P9BSJQE17hZ3ulFQx6fX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8JXVxQAAANwAAAAPAAAAAAAAAAAAAAAAAJgCAABkcnMv&#10;ZG93bnJldi54bWxQSwUGAAAAAAQABAD1AAAAigMAAAAA&#10;" fillcolor="black" stroked="f"/>
                      <v:oval id="Oval 980" o:spid="_x0000_s1338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wTsYA&#10;AADcAAAADwAAAGRycy9kb3ducmV2LnhtbESPW2sCMRSE3wv9D+EU+qZZ64W6bpRSlBYfCl0L4tth&#10;c9yLm5MlSXX9940g9HGYmW+YbNWbVpzJ+dqygtEwAUFcWF1zqeBntxm8gvABWWNrmRRcycNq+fiQ&#10;Yarthb/pnIdSRAj7FBVUIXSplL6oyKAf2o44ekfrDIYoXSm1w0uEm1a+JMlMGqw5LlTY0XtFxSn/&#10;NQrcevoR5GmznjRfzX5utwd90FOlnp/6twWIQH34D9/bn1rBeDSG2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wwTsYAAADcAAAADwAAAAAAAAAAAAAAAACYAgAAZHJz&#10;L2Rvd25yZXYueG1sUEsFBgAAAAAEAAQA9QAAAIsDAAAAAA==&#10;" fillcolor="black" stroked="f"/>
                      <v:oval id="Oval 981" o:spid="_x0000_s1339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WoOsYA&#10;AADcAAAADwAAAGRycy9kb3ducmV2LnhtbESPT2sCMRTE7wW/Q3hCbzWrVanbjSJFqXgodC2It8fm&#10;df+4eVmSVLff3giFHoeZ+Q2TrXrTigs5X1tWMB4lIIgLq2suFXwdtk8vIHxA1thaJgW/5GG1HDxk&#10;mGp75U+65KEUEcI+RQVVCF0qpS8qMuhHtiOO3rd1BkOUrpTa4TXCTSsnSTKXBmuOCxV29FZRcc5/&#10;jAK3mb0Hed5ups1Hc1zY/Umf9Eypx2G/fgURqA//4b/2Tit4Hk/hfiYe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1WoOsYAAADcAAAADwAAAAAAAAAAAAAAAACYAgAAZHJz&#10;L2Rvd25yZXYueG1sUEsFBgAAAAAEAAQA9QAAAIsDAAAAAA==&#10;" fillcolor="black" stroked="f"/>
                      <v:oval id="Oval 982" o:spid="_x0000_s1340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kNocYA&#10;AADcAAAADwAAAGRycy9kb3ducmV2LnhtbESPW2sCMRSE3wv9D+EUfNOslxW7NUoRpcUHwQuIb4fN&#10;6e7q5mRJUl3/fSMIfRxm5htmOm9NLa7kfGVZQb+XgCDOra64UHDYr7oTED4ga6wtk4I7eZjPXl+m&#10;mGl74y1dd6EQEcI+QwVlCE0mpc9LMuh7tiGO3o91BkOUrpDa4S3CTS0HSTKWBiuOCyU2tCgpv+x+&#10;jQK3TL+CvKyWo/PmfHy365M+6VSpzlv7+QEiUBv+w8/2t1Yw7KfwOB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kNocYAAADcAAAADwAAAAAAAAAAAAAAAACYAgAAZHJz&#10;L2Rvd25yZXYueG1sUEsFBgAAAAAEAAQA9QAAAIsDAAAAAA==&#10;" fillcolor="black" stroked="f"/>
                      <v:oval id="Oval 983" o:spid="_x0000_s1341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T1sUA&#10;AADcAAAADwAAAGRycy9kb3ducmV2LnhtbESPQWsCMRSE74L/ITyhN82qVerWKCJKxYOgFsTbY/O6&#10;u7p5WZJU13/fFASPw8x8w0znjanEjZwvLSvo9xIQxJnVJecKvo/r7gcIH5A1VpZJwYM8zGft1hRT&#10;be+8p9sh5CJC2KeooAihTqX0WUEGfc/WxNH7sc5giNLlUju8R7ip5CBJxtJgyXGhwJqWBWXXw69R&#10;4FajryCv69X7ZXc5Tez2rM96pNRbp1l8ggjUhFf42d5oBcP+GP7PxCM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y5PWxQAAANwAAAAPAAAAAAAAAAAAAAAAAJgCAABkcnMv&#10;ZG93bnJldi54bWxQSwUGAAAAAAQABAD1AAAAigMAAAAA&#10;" fillcolor="black" stroked="f"/>
                      <v:oval id="Oval 984" o:spid="_x0000_s1342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c2TcUA&#10;AADcAAAADwAAAGRycy9kb3ducmV2LnhtbESPQWsCMRSE70L/Q3gFbzWrVatbo0hRLB4ErSDeHpvX&#10;3dXNy5JEXf+9KRQ8DjPzDTOZNaYSV3K+tKyg20lAEGdWl5wr2P8s30YgfEDWWFkmBXfyMJu+tCaY&#10;anvjLV13IRcRwj5FBUUIdSqlzwoy6Du2Jo7er3UGQ5Qul9rhLcJNJXtJMpQGS44LBdb0VVB23l2M&#10;ArcYrII8Lxf90+Z0GNv1UR/1QKn2azP/BBGoCc/wf/tbK3jvfsDfmXg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hzZNxQAAANwAAAAPAAAAAAAAAAAAAAAAAJgCAABkcnMv&#10;ZG93bnJldi54bWxQSwUGAAAAAAQABAD1AAAAigMAAAAA&#10;" fillcolor="black" stroked="f"/>
                      <v:oval id="Oval 985" o:spid="_x0000_s1343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iP8MA&#10;AADcAAAADwAAAGRycy9kb3ducmV2LnhtbERPy2oCMRTdC/5DuEJ3mvFV2qlxEBmxdFGoLRR3l8nt&#10;ZHRyMySpTv++WQguD+e9Knrbigv50DhWMJ1kIIgrpxuuFXx97sZPIEJE1tg6JgV/FKBYDwcrzLW7&#10;8gddDrEWKYRDjgpMjF0uZagMWQwT1xEn7sd5izFBX0vt8ZrCbStnWfYoLTacGgx2tDVUnQ+/VoEv&#10;l/soz7tycXo/fT+7t6M+6qVSD6N+8wIiUh/v4pv7VSuYT9PadCYd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iiP8MAAADcAAAADwAAAAAAAAAAAAAAAACYAgAAZHJzL2Rv&#10;d25yZXYueG1sUEsFBgAAAAAEAAQA9QAAAIgDAAAAAA==&#10;" fillcolor="black" stroked="f"/>
                      <v:oval id="Oval 986" o:spid="_x0000_s1344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HpMUA&#10;AADcAAAADwAAAGRycy9kb3ducmV2LnhtbESPQWsCMRSE70L/Q3iF3mpWq6KrUYoolh4EV0G8PTav&#10;u6ublyWJuv77plDwOMzMN8xs0Zpa3Mj5yrKCXjcBQZxbXXGh4LBfv49B+ICssbZMCh7kYTF/6cww&#10;1fbOO7ploRARwj5FBWUITSqlz0sy6Lu2IY7ej3UGQ5SukNrhPcJNLftJMpIGK44LJTa0LCm/ZFej&#10;wK2GmyAv69XgvD0fJ/b7pE96qNTba/s5BRGoDc/wf/tLK/joTeDvTD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VAekxQAAANwAAAAPAAAAAAAAAAAAAAAAAJgCAABkcnMv&#10;ZG93bnJldi54bWxQSwUGAAAAAAQABAD1AAAAigMAAAAA&#10;" fillcolor="black" stroked="f"/>
                      <v:oval id="Oval 987" o:spid="_x0000_s1345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JkhMMA&#10;AADcAAAADwAAAGRycy9kb3ducmV2LnhtbERPz2vCMBS+D/wfwhO8zVQ3ZavGIsMy2WEwHQxvj+bZ&#10;1jYvJYm1/vfLYbDjx/d7nQ2mFT05X1tWMJsmIIgLq2suFXwf88cXED4ga2wtk4I7ecg2o4c1ptre&#10;+Iv6QyhFDGGfooIqhC6V0hcVGfRT2xFH7mydwRChK6V2eIvhppXzJFlKgzXHhgo7equoaA5Xo8Dt&#10;Fu9BNvnu+fJ5+Xm1Hyd90gulJuNhuwIRaAj/4j/3Xit4msf58U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JkhMMAAADcAAAADwAAAAAAAAAAAAAAAACYAgAAZHJzL2Rv&#10;d25yZXYueG1sUEsFBgAAAAAEAAQA9QAAAIgDAAAAAA==&#10;" fillcolor="black" stroked="f"/>
                      <v:oval id="Oval 988" o:spid="_x0000_s1346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7BH8UA&#10;AADcAAAADwAAAGRycy9kb3ducmV2LnhtbESPQWsCMRSE70L/Q3gFb5pVa9GtUUpRFA+CVhBvj83r&#10;7urmZUmibv+9EQSPw8x8w0xmjanElZwvLSvodRMQxJnVJecK9r+LzgiED8gaK8uk4J88zKZvrQmm&#10;2t54S9ddyEWEsE9RQRFCnUrps4IM+q6tiaP3Z53BEKXLpXZ4i3BTyX6SfEqDJceFAmv6KSg77y5G&#10;gZsPl0GeF/OP0+Z0GNv1UR/1UKn2e/P9BSJQE17hZ3ulFQz6PX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TsEfxQAAANwAAAAPAAAAAAAAAAAAAAAAAJgCAABkcnMv&#10;ZG93bnJldi54bWxQSwUGAAAAAAQABAD1AAAAigMAAAAA&#10;" fillcolor="black" stroked="f"/>
                      <v:oval id="Oval 989" o:spid="_x0000_s1347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xfaMYA&#10;AADcAAAADwAAAGRycy9kb3ducmV2LnhtbESPT2sCMRTE70K/Q3gFb5rt+od2a5RSFMWDoC0Ub4/N&#10;6+7q5mVJoq7f3giCx2FmfsNMZq2pxZmcrywreOsnIIhzqysuFPz+LHrvIHxA1lhbJgVX8jCbvnQm&#10;mGl74S2dd6EQEcI+QwVlCE0mpc9LMuj7tiGO3r91BkOUrpDa4SXCTS3TJBlLgxXHhRIb+i4pP+5O&#10;RoGbj5ZBHhfz4WFz+Puw673e65FS3df26xNEoDY8w4/2SisYpCncz8QjIK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ZxfaMYAAADcAAAADwAAAAAAAAAAAAAAAACYAgAAZHJz&#10;L2Rvd25yZXYueG1sUEsFBgAAAAAEAAQA9QAAAIsDAAAAAA==&#10;" fillcolor="black" stroked="f"/>
                      <v:oval id="Oval 990" o:spid="_x0000_s1348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D688UA&#10;AADcAAAADwAAAGRycy9kb3ducmV2LnhtbESPT2sCMRTE7wW/Q3hCbzXrX3Q1ihSl0kOhqyDeHpvn&#10;7urmZUlSXb+9KRR6HGbmN8xi1Zpa3Mj5yrKCfi8BQZxbXXGh4LDfvk1B+ICssbZMCh7kYbXsvCww&#10;1fbO33TLQiEihH2KCsoQmlRKn5dk0PdsQxy9s3UGQ5SukNrhPcJNLQdJMpEGK44LJTb0XlJ+zX6M&#10;ArcZfwR53W5Gl6/LcWY/T/qkx0q9dtv1HESgNvyH/9o7rWA4GMLvmX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0PrzxQAAANwAAAAPAAAAAAAAAAAAAAAAAJgCAABkcnMv&#10;ZG93bnJldi54bWxQSwUGAAAAAAQABAD1AAAAigMAAAAA&#10;" fillcolor="black" stroked="f"/>
                      <v:oval id="Oval 991" o:spid="_x0000_s1349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lih8UA&#10;AADcAAAADwAAAGRycy9kb3ducmV2LnhtbESPT2sCMRTE74LfIbxCb5qt/6hbo4goSg+CWhBvj83r&#10;7urmZUlSXb+9KQgeh5n5DTOZNaYSV3K+tKzgo5uAIM6sLjlX8HNYdT5B+ICssbJMCu7kYTZttyaY&#10;anvjHV33IRcRwj5FBUUIdSqlzwoy6Lu2Jo7er3UGQ5Qul9rhLcJNJXtJMpIGS44LBda0KCi77P+M&#10;ArccroO8rJaD8/Z8HNvvkz7poVLvb838C0SgJrzCz/ZGK+j3BvB/Jh4B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OWKHxQAAANwAAAAPAAAAAAAAAAAAAAAAAJgCAABkcnMv&#10;ZG93bnJldi54bWxQSwUGAAAAAAQABAD1AAAAigMAAAAA&#10;" fillcolor="black" stroked="f"/>
                      <v:oval id="Oval 992" o:spid="_x0000_s1350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XHHMYA&#10;AADcAAAADwAAAGRycy9kb3ducmV2LnhtbESPT2sCMRTE74LfITyht5rVdkVXo4goLT0I/gHx9tg8&#10;d1c3L0uS6vbbN4WCx2FmfsPMFq2pxZ2crywrGPQTEMS51RUXCo6HzesYhA/IGmvLpOCHPCzm3c4M&#10;M20fvKP7PhQiQthnqKAMocmk9HlJBn3fNsTRu1hnMETpCqkdPiLc1HKYJCNpsOK4UGJDq5Ly2/7b&#10;KHDr9CPI22b9ft1eTxP7ddZnnSr10muXUxCB2vAM/7c/tYK3YQp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XHHMYAAADcAAAADwAAAAAAAAAAAAAAAACYAgAAZHJz&#10;L2Rvd25yZXYueG1sUEsFBgAAAAAEAAQA9QAAAIsDAAAAAA==&#10;" fillcolor="black" stroked="f"/>
                      <v:oval id="Oval 993" o:spid="_x0000_s1351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dZa8UA&#10;AADcAAAADwAAAGRycy9kb3ducmV2LnhtbESPQWsCMRSE70L/Q3iCN81qVXQ1SimKxYNQK4i3x+a5&#10;u7p5WZKo23/fFASPw8x8w8yXjanEnZwvLSvo9xIQxJnVJecKDj/r7gSED8gaK8uk4Jc8LBdvrTmm&#10;2j74m+77kIsIYZ+igiKEOpXSZwUZ9D1bE0fvbJ3BEKXLpXb4iHBTyUGSjKXBkuNCgTV9FpRd9zej&#10;wK1GmyCv69Xwsrscp3Z70ic9UqrTbj5mIAI14RV+tr+0gvfBGP7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p1lrxQAAANwAAAAPAAAAAAAAAAAAAAAAAJgCAABkcnMv&#10;ZG93bnJldi54bWxQSwUGAAAAAAQABAD1AAAAigMAAAAA&#10;" fillcolor="black" stroked="f"/>
                      <v:oval id="Oval 994" o:spid="_x0000_s1352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v88MUA&#10;AADcAAAADwAAAGRycy9kb3ducmV2LnhtbESPW2sCMRSE3wv9D+EUfKvZeql2NUoRRelDoSoU3w6b&#10;415zsiRRt/++EQp9HGbmG2a+7EwjruR8aVnBSz8BQZxZXXKu4HjYPE9B+ICssbFMCn7Iw3Lx+DDH&#10;VNsbf9F1H3IRIexTVFCE0KZS+qwgg75vW+Lona0zGKJ0udQObxFuGjlIkldpsOS4UGBLq4Kyen8x&#10;Ctx6vA2y3qxH1Wf1/WY/Tvqkx0r1nrr3GYhAXfgP/7V3WsFwMIH7mX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6/zwxQAAANwAAAAPAAAAAAAAAAAAAAAAAJgCAABkcnMv&#10;ZG93bnJldi54bWxQSwUGAAAAAAQABAD1AAAAigMAAAAA&#10;" fillcolor="black" stroked="f"/>
                      <v:oval id="Oval 995" o:spid="_x0000_s1353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RogsMA&#10;AADcAAAADwAAAGRycy9kb3ducmV2LnhtbERPz2vCMBS+D/wfwhO8zVQ3ZavGIsMy2WEwHQxvj+bZ&#10;1jYvJYm1/vfLYbDjx/d7nQ2mFT05X1tWMJsmIIgLq2suFXwf88cXED4ga2wtk4I7ecg2o4c1ptre&#10;+Iv6QyhFDGGfooIqhC6V0hcVGfRT2xFH7mydwRChK6V2eIvhppXzJFlKgzXHhgo7equoaA5Xo8Dt&#10;Fu9BNvnu+fJ5+Xm1Hyd90gulJuNhuwIRaAj/4j/3Xit4mse18U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RogsMAAADcAAAADwAAAAAAAAAAAAAAAACYAgAAZHJzL2Rv&#10;d25yZXYueG1sUEsFBgAAAAAEAAQA9QAAAIgDAAAAAA==&#10;" fillcolor="black" stroked="f"/>
                      <v:oval id="Oval 996" o:spid="_x0000_s1354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jNGcYA&#10;AADcAAAADwAAAGRycy9kb3ducmV2LnhtbESPT2vCQBTE74V+h+UVvNVN/YfGrFKK0tKDYBQkt0f2&#10;NYlm34bdrcZv3y0Uehxm5jdMtu5NK67kfGNZwcswAUFcWt1wpeB42D7PQfiArLG1TAru5GG9enzI&#10;MNX2xnu65qESEcI+RQV1CF0qpS9rMuiHtiOO3pd1BkOUrpLa4S3CTStHSTKTBhuOCzV29FZTecm/&#10;jQK3mb4HedluJufd+bSwn4Uu9FSpwVP/ugQRqA//4b/2h1YwHi3g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zjNGcYAAADcAAAADwAAAAAAAAAAAAAAAACYAgAAZHJz&#10;L2Rvd25yZXYueG1sUEsFBgAAAAAEAAQA9QAAAIsDAAAAAA==&#10;" fillcolor="black" stroked="f"/>
                      <v:oval id="Oval 997" o:spid="_x0000_s1355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vyWcMA&#10;AADcAAAADwAAAGRycy9kb3ducmV2LnhtbERPz2vCMBS+D/wfwhO8zdQ5ZatGkWGZ7DCYDoa3R/Ns&#10;qs1LSWKt//1yGOz48f1ernvbiI58qB0rmIwzEMSl0zVXCr4PxeMLiBCRNTaOScGdAqxXg4cl5trd&#10;+Iu6faxECuGQowITY5tLGUpDFsPYtcSJOzlvMSboK6k93lK4beRTls2lxZpTg8GW3gyVl/3VKvDb&#10;2XuUl2L7fP48/7y6j6M+6plSo2G/WYCI1Md/8Z97pxVMp2l+OpOO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9vyWcMAAADcAAAADwAAAAAAAAAAAAAAAACYAgAAZHJzL2Rv&#10;d25yZXYueG1sUEsFBgAAAAAEAAQA9QAAAIgDAAAAAA==&#10;" fillcolor="black" stroked="f"/>
                      <v:oval id="Oval 998" o:spid="_x0000_s1356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dXwsYA&#10;AADcAAAADwAAAGRycy9kb3ducmV2LnhtbESPW2sCMRSE3wv9D+EU+qZZ64W6bpRSlBYfCl0L4tth&#10;c9yLm5MlSXX9940g9HGYmW+YbNWbVpzJ+dqygtEwAUFcWF1zqeBntxm8gvABWWNrmRRcycNq+fiQ&#10;Yarthb/pnIdSRAj7FBVUIXSplL6oyKAf2o44ekfrDIYoXSm1w0uEm1a+JMlMGqw5LlTY0XtFxSn/&#10;NQrcevoR5GmznjRfzX5utwd90FOlnp/6twWIQH34D9/bn1rBeDyC2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dXwsYAAADcAAAADwAAAAAAAAAAAAAAAACYAgAAZHJz&#10;L2Rvd25yZXYueG1sUEsFBgAAAAAEAAQA9QAAAIsDAAAAAA==&#10;" fillcolor="black" stroked="f"/>
                      <v:oval id="Oval 999" o:spid="_x0000_s1357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XJtcUA&#10;AADcAAAADwAAAGRycy9kb3ducmV2LnhtbESPT2sCMRTE7wW/Q3hCbzXrX3Q1ihSl0kOhqyDeHpvn&#10;7urmZUlSXb+9KRR6HGbmN8xi1Zpa3Mj5yrKCfi8BQZxbXXGh4LDfvk1B+ICssbZMCh7kYbXsvCww&#10;1fbO33TLQiEihH2KCsoQmlRKn5dk0PdsQxy9s3UGQ5SukNrhPcJNLQdJMpEGK44LJTb0XlJ+zX6M&#10;ArcZfwR53W5Gl6/LcWY/T/qkx0q9dtv1HESgNvyH/9o7rWA4HMDvmX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cm1xQAAANwAAAAPAAAAAAAAAAAAAAAAAJgCAABkcnMv&#10;ZG93bnJldi54bWxQSwUGAAAAAAQABAD1AAAAigMAAAAA&#10;" fillcolor="black" stroked="f"/>
                      <v:oval id="Oval 1000" o:spid="_x0000_s1358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lsLsUA&#10;AADcAAAADwAAAGRycy9kb3ducmV2LnhtbESPQWsCMRSE70L/Q3gFb5ptV6XdGqWIongQtIXi7bF5&#10;3V3dvCxJ1PXfG0HwOMzMN8x42ppanMn5yrKCt34Cgji3uuJCwe/PovcBwgdkjbVlUnAlD9PJS2eM&#10;mbYX3tJ5FwoRIewzVFCG0GRS+rwkg75vG+Lo/VtnMETpCqkdXiLc1PI9SUbSYMVxocSGZiXlx93J&#10;KHDz4TLI42I+OGwOf592vdd7PVSq+9p+f4EI1IZn+NFeaQVpmsL9TDw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CWwuxQAAANwAAAAPAAAAAAAAAAAAAAAAAJgCAABkcnMv&#10;ZG93bnJldi54bWxQSwUGAAAAAAQABAD1AAAAigMAAAAA&#10;" fillcolor="black" stroked="f"/>
                      <v:oval id="Oval 1001" o:spid="_x0000_s1359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D0WsUA&#10;AADcAAAADwAAAGRycy9kb3ducmV2LnhtbESPQWsCMRSE70L/Q3iCN81atehqlFIUSw+CVhBvj81z&#10;d3XzsiRR13/fFASPw8x8w8wWjanEjZwvLSvo9xIQxJnVJecK9r+r7hiED8gaK8uk4EEeFvO31gxT&#10;be+8pdsu5CJC2KeooAihTqX0WUEGfc/WxNE7WWcwROlyqR3eI9xU8j1JPqTBkuNCgTV9FZRddlej&#10;wC1H6yAvq+XwvDkfJvbnqI96pFSn3XxOQQRqwiv8bH9rBYPBEP7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4PRaxQAAANwAAAAPAAAAAAAAAAAAAAAAAJgCAABkcnMv&#10;ZG93bnJldi54bWxQSwUGAAAAAAQABAD1AAAAigMAAAAA&#10;" fillcolor="black" stroked="f"/>
                    </v:group>
                    <v:group id="Group 1002" o:spid="_x0000_s1360" style="position:absolute;left:8739;top:1419;width:2029;height:2045" coordorigin="8739,1419" coordsize="2029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    <v:oval id="Oval 1003" o:spid="_x0000_s1361" style="position:absolute;left:873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7PtsUA&#10;AADcAAAADwAAAGRycy9kb3ducmV2LnhtbESPT2sCMRTE70K/Q3iCN81a/6CrUUpRLB6EWkG8PTbP&#10;3dXNy5JE3X77piB4HGbmN8x82ZhK3Mn50rKCfi8BQZxZXXKu4PCz7k5A+ICssbJMCn7Jw3Lx1ppj&#10;qu2Dv+m+D7mIEPYpKihCqFMpfVaQQd+zNXH0ztYZDFG6XGqHjwg3lXxPkrE0WHJcKLCmz4Ky6/5m&#10;FLjVaBPkdb0aXnaX49RuT/qkR0p12s3HDESgJrzCz/aXVjAYjOH/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s+2xQAAANwAAAAPAAAAAAAAAAAAAAAAAJgCAABkcnMv&#10;ZG93bnJldi54bWxQSwUGAAAAAAQABAD1AAAAigMAAAAA&#10;" fillcolor="black" stroked="f"/>
                      <v:oval id="Oval 1004" o:spid="_x0000_s1362" style="position:absolute;left:923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JqLcUA&#10;AADcAAAADwAAAGRycy9kb3ducmV2LnhtbESPT2sCMRTE70K/Q3iF3mq2tVa7GkVEqXgQqkLx9tg8&#10;929eliTV7bdvhILHYWZ+w0znnWnEhZwvLSt46ScgiDOrS84VHA/r5zEIH5A1NpZJwS95mM8eelNM&#10;tb3yF132IRcRwj5FBUUIbSqlzwoy6Pu2JY7e2TqDIUqXS+3wGuGmka9J8i4NlhwXCmxpWVBW73+M&#10;ArcafgZZr1dv1a76/rDbkz7poVJPj91iAiJQF+7h//ZGKxgMRnA7E4+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MmotxQAAANwAAAAPAAAAAAAAAAAAAAAAAJgCAABkcnMv&#10;ZG93bnJldi54bWxQSwUGAAAAAAQABAD1AAAAigMAAAAA&#10;" fillcolor="black" stroked="f"/>
                      <v:oval id="Oval 1005" o:spid="_x0000_s1363" style="position:absolute;left:873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3+X8MA&#10;AADcAAAADwAAAGRycy9kb3ducmV2LnhtbERPz2vCMBS+D/wfwhO8zdQ5ZatGkWGZ7DCYDoa3R/Ns&#10;qs1LSWKt//1yGOz48f1ernvbiI58qB0rmIwzEMSl0zVXCr4PxeMLiBCRNTaOScGdAqxXg4cl5trd&#10;+Iu6faxECuGQowITY5tLGUpDFsPYtcSJOzlvMSboK6k93lK4beRTls2lxZpTg8GW3gyVl/3VKvDb&#10;2XuUl2L7fP48/7y6j6M+6plSo2G/WYCI1Md/8Z97pxVMp2ltOpOO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3+X8MAAADcAAAADwAAAAAAAAAAAAAAAACYAgAAZHJzL2Rv&#10;d25yZXYueG1sUEsFBgAAAAAEAAQA9QAAAIgDAAAAAA==&#10;" fillcolor="black" stroked="f"/>
                      <v:oval id="Oval 1006" o:spid="_x0000_s1364" style="position:absolute;left:9725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FbxMYA&#10;AADcAAAADwAAAGRycy9kb3ducmV2LnhtbESPT2sCMRTE70K/Q3iF3jTb+gddjVKK0uJBcBXE22Pz&#10;uru6eVmSVNdv3wiCx2FmfsPMFq2pxYWcrywreO8lIIhzqysuFOx3q+4YhA/IGmvLpOBGHhbzl84M&#10;U22vvKVLFgoRIexTVFCG0KRS+rwkg75nG+Lo/VpnMETpCqkdXiPc1PIjSUbSYMVxocSGvkrKz9mf&#10;UeCWw+8gz6vl4LQ5HSZ2fdRHPVTq7bX9nIII1IZn+NH+0Qr6/Qn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FbxMYAAADcAAAADwAAAAAAAAAAAAAAAACYAgAAZHJz&#10;L2Rvd25yZXYueG1sUEsFBgAAAAAEAAQA9QAAAIsDAAAAAA==&#10;" fillcolor="black" stroked="f"/>
                      <v:oval id="Oval 1007" o:spid="_x0000_s1365" style="position:absolute;left:9725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2BJMEA&#10;AADcAAAADwAAAGRycy9kb3ducmV2LnhtbERPy4rCMBTdC/5DuIK7MfXJTDWKiOLgQlAHBneX5tpW&#10;m5uSRO38vVkMuDyc92zRmEo8yPnSsoJ+LwFBnFldcq7g57T5+AThA7LGyjIp+CMPi3m7NcNU2ycf&#10;6HEMuYgh7FNUUIRQp1L6rCCDvmdr4shdrDMYInS51A6fMdxUcpAkE2mw5NhQYE2rgrLb8W4UuPV4&#10;G+Rtsx5d99ffL7s767MeK9XtNMspiEBNeIv/3d9awXAU58cz8Qj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dgSTBAAAA3AAAAA8AAAAAAAAAAAAAAAAAmAIAAGRycy9kb3du&#10;cmV2LnhtbFBLBQYAAAAABAAEAPUAAACGAwAAAAA=&#10;" fillcolor="black" stroked="f"/>
                      <v:oval id="Oval 1008" o:spid="_x0000_s1366" style="position:absolute;left:10218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Ekv8YA&#10;AADcAAAADwAAAGRycy9kb3ducmV2LnhtbESPT2sCMRTE7wW/Q3hCbzWrVanbjSJFqXgodC2It8fm&#10;df+4eVmSVLff3giFHoeZ+Q2TrXrTigs5X1tWMB4lIIgLq2suFXwdtk8vIHxA1thaJgW/5GG1HDxk&#10;mGp75U+65KEUEcI+RQVVCF0qpS8qMuhHtiOO3rd1BkOUrpTa4TXCTSsnSTKXBmuOCxV29FZRcc5/&#10;jAK3mb0Hed5ups1Hc1zY/Umf9Eypx2G/fgURqA//4b/2Tit4no7hfiYe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Ekv8YAAADcAAAADwAAAAAAAAAAAAAAAACYAgAAZHJz&#10;L2Rvd25yZXYueG1sUEsFBgAAAAAEAAQA9QAAAIsDAAAAAA==&#10;" fillcolor="black" stroked="f"/>
                      <v:oval id="Oval 1009" o:spid="_x0000_s1367" style="position:absolute;left:873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O6yMUA&#10;AADcAAAADwAAAGRycy9kb3ducmV2LnhtbESPT2sCMRTE74LfIbxCb5qt/6hbo4goSg+CWhBvj83r&#10;7urmZUlSXb+9KQgeh5n5DTOZNaYSV3K+tKzgo5uAIM6sLjlX8HNYdT5B+ICssbJMCu7kYTZttyaY&#10;anvjHV33IRcRwj5FBUUIdSqlzwoy6Lu2Jo7er3UGQ5Qul9rhLcJNJXtJMpIGS44LBda0KCi77P+M&#10;ArccroO8rJaD8/Z8HNvvkz7poVLvb838C0SgJrzCz/ZGK+gPevB/Jh4B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Q7rIxQAAANwAAAAPAAAAAAAAAAAAAAAAAJgCAABkcnMv&#10;ZG93bnJldi54bWxQSwUGAAAAAAQABAD1AAAAigMAAAAA&#10;" fillcolor="black" stroked="f"/>
                      <v:oval id="Oval 1010" o:spid="_x0000_s1368" style="position:absolute;left:923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8fU8UA&#10;AADcAAAADwAAAGRycy9kb3ducmV2LnhtbESPQWsCMRSE70L/Q3iCN81atehqlFIUSw+CVhBvj81z&#10;d3XzsiRR13/fFASPw8x8w8wWjanEjZwvLSvo9xIQxJnVJecK9r+r7hiED8gaK8uk4EEeFvO31gxT&#10;be+8pdsu5CJC2KeooAihTqX0WUEGfc/WxNE7WWcwROlyqR3eI9xU8j1JPqTBkuNCgTV9FZRddlej&#10;wC1H6yAvq+XwvDkfJvbnqI96pFSn3XxOQQRqwiv8bH9rBYPhAP7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Dx9TxQAAANwAAAAPAAAAAAAAAAAAAAAAAJgCAABkcnMv&#10;ZG93bnJldi54bWxQSwUGAAAAAAQABAD1AAAAigMAAAAA&#10;" fillcolor="black" stroked="f"/>
                      <v:oval id="Oval 1011" o:spid="_x0000_s1369" style="position:absolute;left:873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aHJ8UA&#10;AADcAAAADwAAAGRycy9kb3ducmV2LnhtbESPQWsCMRSE70L/Q3gFb5ptXaXdGqWIongQtIXi7bF5&#10;3V3dvCxJ1PXfG0HwOMzMN8x42ppanMn5yrKCt34Cgji3uuJCwe/PovcBwgdkjbVlUnAlD9PJS2eM&#10;mbYX3tJ5FwoRIewzVFCG0GRS+rwkg75vG+Lo/VtnMETpCqkdXiLc1PI9SUbSYMVxocSGZiXlx93J&#10;KHDz4TLI42KeHjaHv0+73uu9HirVfW2/v0AEasMz/GivtIJBmsL9TDw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5ocnxQAAANwAAAAPAAAAAAAAAAAAAAAAAJgCAABkcnMv&#10;ZG93bnJldi54bWxQSwUGAAAAAAQABAD1AAAAigMAAAAA&#10;" fillcolor="black" stroked="f"/>
                      <v:oval id="Oval 1012" o:spid="_x0000_s1370" style="position:absolute;left:9725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oivMYA&#10;AADcAAAADwAAAGRycy9kb3ducmV2LnhtbESPT2sCMRTE74LfITyht5rVuqWuZkWKYulBqC0Ub4/N&#10;c/+4eVmSVNdv3xQKHoeZ+Q2zXPWmFRdyvrasYDJOQBAXVtdcKvj63D6+gPABWWNrmRTcyMMqHw6W&#10;mGl75Q+6HEIpIoR9hgqqELpMSl9UZNCPbUccvZN1BkOUrpTa4TXCTSunSfIsDdYcFyrs6LWi4nz4&#10;MQrcJt0Fed5uZs2++Z7b96M+6lSph1G/XoAI1Id7+L/9phU8zVL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oivMYAAADcAAAADwAAAAAAAAAAAAAAAACYAgAAZHJz&#10;L2Rvd25yZXYueG1sUEsFBgAAAAAEAAQA9QAAAIsDAAAAAA==&#10;" fillcolor="black" stroked="f"/>
                      <v:oval id="Oval 1013" o:spid="_x0000_s1371" style="position:absolute;left:9725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8y8YA&#10;AADcAAAADwAAAGRycy9kb3ducmV2LnhtbESPQWvCQBSE74X+h+UVequbWpWaZpUiiuJBaFoQb4/s&#10;axLNvg27a4z/vlsQPA4z8w2TzXvTiI6cry0reB0kIIgLq2suFfx8r17eQfiArLGxTAqu5GE+e3zI&#10;MNX2wl/U5aEUEcI+RQVVCG0qpS8qMugHtiWO3q91BkOUrpTa4SXCTSOHSTKRBmuOCxW2tKioOOVn&#10;o8Atx+sgT6vl6Lg77qd2e9AHPVbq+an//AARqA/38K290QreRhP4Px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i8y8YAAADcAAAADwAAAAAAAAAAAAAAAACYAgAAZHJz&#10;L2Rvd25yZXYueG1sUEsFBgAAAAAEAAQA9QAAAIsDAAAAAA==&#10;" fillcolor="black" stroked="f"/>
                      <v:oval id="Oval 1014" o:spid="_x0000_s1372" style="position:absolute;left:10218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QZUMUA&#10;AADcAAAADwAAAGRycy9kb3ducmV2LnhtbESPQWsCMRSE70L/Q3iCt5q1arWrUUpRLB6EqlC8PTbP&#10;3dXNy5JEXf+9KRQ8DjPzDTOdN6YSV3K+tKyg101AEGdWl5wr2O+Wr2MQPiBrrCyTgjt5mM9eWlNM&#10;tb3xD123IRcRwj5FBUUIdSqlzwoy6Lu2Jo7e0TqDIUqXS+3wFuGmkm9J8i4NlhwXCqzpq6DsvL0Y&#10;BW4xXAV5Xi4Gp83p98OuD/qgh0p12s3nBESgJjzD/+1vraA/GMHf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NBlQxQAAANwAAAAPAAAAAAAAAAAAAAAAAJgCAABkcnMv&#10;ZG93bnJldi54bWxQSwUGAAAAAAQABAD1AAAAigMAAAAA&#10;" fillcolor="black" stroked="f"/>
                      <v:oval id="Oval 1015" o:spid="_x0000_s1373" style="position:absolute;left:1071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uNIsEA&#10;AADcAAAADwAAAGRycy9kb3ducmV2LnhtbERPy4rCMBTdC/5DuIK7MfXJTDWKiOLgQlAHBneX5tpW&#10;m5uSRO38vVkMuDyc92zRmEo8yPnSsoJ+LwFBnFldcq7g57T5+AThA7LGyjIp+CMPi3m7NcNU2ycf&#10;6HEMuYgh7FNUUIRQp1L6rCCDvmdr4shdrDMYInS51A6fMdxUcpAkE2mw5NhQYE2rgrLb8W4UuPV4&#10;G+Rtsx5d99ffL7s767MeK9XtNMspiEBNeIv/3d9awXAU18Yz8Qj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rjSLBAAAA3AAAAA8AAAAAAAAAAAAAAAAAmAIAAGRycy9kb3du&#10;cmV2LnhtbFBLBQYAAAAABAAEAPUAAACGAwAAAAA=&#10;" fillcolor="black" stroked="f"/>
                      <v:oval id="Oval 1016" o:spid="_x0000_s1374" style="position:absolute;left:1071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coucYA&#10;AADcAAAADwAAAGRycy9kb3ducmV2LnhtbESPT2sCMRTE70K/Q3iF3jTb+gddjVJEafEguAri7bF5&#10;3V3dvCxJqttv3wiCx2FmfsPMFq2pxZWcrywreO8lIIhzqysuFBz26+4YhA/IGmvLpOCPPCzmL50Z&#10;ptreeEfXLBQiQtinqKAMoUml9HlJBn3PNsTR+7HOYIjSFVI7vEW4qeVHkoykwYrjQokNLUvKL9mv&#10;UeBWw68gL+vV4Lw9Hyd2c9InPVTq7bX9nIII1IZn+NH+1gr6gwn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ucoucYAAADcAAAADwAAAAAAAAAAAAAAAACYAgAAZHJz&#10;L2Rvd25yZXYueG1sUEsFBgAAAAAEAAQA9QAAAIsDAAAAAA==&#10;" fillcolor="black" stroked="f"/>
                      <v:oval id="Oval 1017" o:spid="_x0000_s1375" style="position:absolute;left:1071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QX+cMA&#10;AADcAAAADwAAAGRycy9kb3ducmV2LnhtbERPy2oCMRTdF/yHcIXuNKPtSDudKFKUli4Ep4K4u0yu&#10;83ByMySpTv++WQhdHs47Xw2mE1dyvrGsYDZNQBCXVjdcKTh8bycvIHxA1thZJgW/5GG1HD3kmGl7&#10;4z1di1CJGMI+QwV1CH0mpS9rMuintieO3Nk6gyFCV0nt8BbDTSfnSbKQBhuODTX29F5TeSl+jAK3&#10;ST+CvGw3z+2uPb7ar5M+6VSpx/GwfgMRaAj/4rv7Uyt4SuP8eCYe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QX+cMAAADcAAAADwAAAAAAAAAAAAAAAACYAgAAZHJzL2Rv&#10;d25yZXYueG1sUEsFBgAAAAAEAAQA9QAAAIgDAAAAAA==&#10;" fillcolor="black" stroked="f"/>
                      <v:oval id="Oval 1018" o:spid="_x0000_s1376" style="position:absolute;left:1071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iyYsYA&#10;AADcAAAADwAAAGRycy9kb3ducmV2LnhtbESPW2sCMRSE3wv9D+EUfNOslxW7NUoRpcUHwQuIb4fN&#10;6e7q5mRJUl3/fSMIfRxm5htmOm9NLa7kfGVZQb+XgCDOra64UHDYr7oTED4ga6wtk4I7eZjPXl+m&#10;mGl74y1dd6EQEcI+QwVlCE0mpc9LMuh7tiGO3o91BkOUrpDa4S3CTS0HSTKWBiuOCyU2tCgpv+x+&#10;jQK3TL+CvKyWo/PmfHy365M+6VSpzlv7+QEiUBv+w8/2t1YwTPvwOB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UiyYsYAAADcAAAADwAAAAAAAAAAAAAAAACYAgAAZHJz&#10;L2Rvd25yZXYueG1sUEsFBgAAAAAEAAQA9QAAAIsDAAAAAA==&#10;" fillcolor="black" stroked="f"/>
                      <v:oval id="Oval 1019" o:spid="_x0000_s1377" style="position:absolute;left:923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osFcYA&#10;AADcAAAADwAAAGRycy9kb3ducmV2LnhtbESPT2sCMRTE74LfITyht5rVdkVXo4goLT0I/gHx9tg8&#10;d1c3L0uS6vbbN4WCx2FmfsPMFq2pxZ2crywrGPQTEMS51RUXCo6HzesYhA/IGmvLpOCHPCzm3c4M&#10;M20fvKP7PhQiQthnqKAMocmk9HlJBn3fNsTRu1hnMETpCqkdPiLc1HKYJCNpsOK4UGJDq5Ly2/7b&#10;KHDr9CPI22b9ft1eTxP7ddZnnSr10muXUxCB2vAM/7c/tYK3dAh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osFcYAAADcAAAADwAAAAAAAAAAAAAAAACYAgAAZHJz&#10;L2Rvd25yZXYueG1sUEsFBgAAAAAEAAQA9QAAAIsDAAAAAA==&#10;" fillcolor="black" stroked="f"/>
                      <v:oval id="Oval 1020" o:spid="_x0000_s1378" style="position:absolute;left:10218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aJjsYA&#10;AADcAAAADwAAAGRycy9kb3ducmV2LnhtbESPT2sCMRTE70K/Q3gFb5pt7Ra7NStFlBYPQlUQb4/N&#10;6/5x87IkqW6/fSMIHoeZ+Q0zm/emFWdyvras4GmcgCAurK65VLDfrUZTED4ga2wtk4I/8jDPHwYz&#10;zLS98Dedt6EUEcI+QwVVCF0mpS8qMujHtiOO3o91BkOUrpTa4SXCTSufk+RVGqw5LlTY0aKi4rT9&#10;NQrcMv0M8rRavjSb5vBm10d91KlSw8f+4x1EoD7cw7f2l1YwSSdwPROPgM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taJjsYAAADcAAAADwAAAAAAAAAAAAAAAACYAgAAZHJz&#10;L2Rvd25yZXYueG1sUEsFBgAAAAAEAAQA9QAAAIsDAAAAAA==&#10;" fillcolor="black" stroked="f"/>
                      <v:oval id="Oval 1021" o:spid="_x0000_s1379" style="position:absolute;left:923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8R+sYA&#10;AADcAAAADwAAAGRycy9kb3ducmV2LnhtbESPT2sCMRTE74LfITyht5rVuqWuZkWKYulBqC0Ub4/N&#10;c/+4eVmSVNdv3xQKHoeZ+Q2zXPWmFRdyvrasYDJOQBAXVtdcKvj63D6+gPABWWNrmRTcyMMqHw6W&#10;mGl75Q+6HEIpIoR9hgqqELpMSl9UZNCPbUccvZN1BkOUrpTa4TXCTSunSfIsDdYcFyrs6LWi4nz4&#10;MQrcJt0Fed5uZs2++Z7b96M+6lSph1G/XoAI1Id7+L/9phU8pTP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8R+sYAAADcAAAADwAAAAAAAAAAAAAAAACYAgAAZHJz&#10;L2Rvd25yZXYueG1sUEsFBgAAAAAEAAQA9QAAAIsDAAAAAA==&#10;" fillcolor="black" stroked="f"/>
                      <v:oval id="Oval 1022" o:spid="_x0000_s1380" style="position:absolute;left:10218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0YcUA&#10;AADcAAAADwAAAGRycy9kb3ducmV2LnhtbESPQWsCMRSE7wX/Q3hCbzWrdaVujSKiKD0IakG8PTav&#10;u6ublyWJuv57Uyj0OMzMN8xk1ppa3Mj5yrKCfi8BQZxbXXGh4PuwevsA4QOyxtoyKXiQh9m08zLB&#10;TNs77+i2D4WIEPYZKihDaDIpfV6SQd+zDXH0fqwzGKJ0hdQO7xFuajlIkpE0WHFcKLGhRUn5ZX81&#10;CtwyXQd5WS2H5+35OLZfJ33SqVKv3Xb+CSJQG/7Df+2NVvCepvB7Jh4B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c7RhxQAAANwAAAAPAAAAAAAAAAAAAAAAAJgCAABkcnMv&#10;ZG93bnJldi54bWxQSwUGAAAAAAQABAD1AAAAigMAAAAA&#10;" fillcolor="black" stroked="f"/>
                    </v:group>
                  </v:group>
                </v:group>
                <v:group id="Group 1024" o:spid="_x0000_s1381" style="position:absolute;left:851;top:10507;width:9917;height:2045" coordorigin="851,1419" coordsize="9917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<v:group id="Group 1025" o:spid="_x0000_s1382" style="position:absolute;left:851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    <v:oval id="Oval 1026" o:spid="_x0000_s1383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Ib/8MA&#10;AADcAAAADwAAAGRycy9kb3ducmV2LnhtbERPy2oCMRTdF/yHcIXuNKPtSDudKFKUli4Ep4K4u0yu&#10;83ByMySpTv++WQhdHs47Xw2mE1dyvrGsYDZNQBCXVjdcKTh8bycvIHxA1thZJgW/5GG1HD3kmGl7&#10;4z1di1CJGMI+QwV1CH0mpS9rMuintieO3Nk6gyFCV0nt8BbDTSfnSbKQBhuODTX29F5TeSl+jAK3&#10;ST+CvGw3z+2uPb7ar5M+6VSpx/GwfgMRaAj/4rv7Uyt4SuPaeCYe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Ib/8MAAADcAAAADwAAAAAAAAAAAAAAAACYAgAAZHJzL2Rv&#10;d25yZXYueG1sUEsFBgAAAAAEAAQA9QAAAIgDAAAAAA==&#10;" fillcolor="black" stroked="f"/>
                    <v:oval id="Oval 1027" o:spid="_x0000_s1384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6+ZMYA&#10;AADcAAAADwAAAGRycy9kb3ducmV2LnhtbESPT2sCMRTE74V+h/AK3jRbdUW3RimitHgQ/APi7bF5&#10;3V3dvCxJquu3bwShx2FmfsNM562pxZWcrywreO8lIIhzqysuFBz2q+4YhA/IGmvLpOBOHuaz15cp&#10;ZtreeEvXXShEhLDPUEEZQpNJ6fOSDPqebYij92OdwRClK6R2eItwU8t+koykwYrjQokNLUrKL7tf&#10;o8At068gL6vl8Lw5Hyd2fdInnSrVeWs/P0AEasN/+Nn+1goG6QQeZ+IR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6+ZMYAAADcAAAADwAAAAAAAAAAAAAAAACYAgAAZHJz&#10;L2Rvd25yZXYueG1sUEsFBgAAAAAEAAQA9QAAAIsDAAAAAA==&#10;" fillcolor="black" stroked="f"/>
                    <v:oval id="Oval 1028" o:spid="_x0000_s1385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jdRMMA&#10;AADcAAAADwAAAGRycy9kb3ducmV2LnhtbERPy2oCMRTdC/5DuEJ3mqkv2qlxEBmxdFGoLRR3l8nt&#10;ZHRyMySpTv++WQguD+e9Knrbigv50DhW8DjJQBBXTjdcK/j63I2fQISIrLF1TAr+KECxHg5WmGt3&#10;5Q+6HGItUgiHHBWYGLtcylAZshgmriNO3I/zFmOCvpba4zWF21ZOs2wpLTacGgx2tDVUnQ+/VoEv&#10;F/soz7tyfno/fT+7t6M+6oVSD6N+8wIiUh/v4pv7VSuYLdP8dCYd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GjdRMMAAADcAAAADwAAAAAAAAAAAAAAAACYAgAAZHJzL2Rv&#10;d25yZXYueG1sUEsFBgAAAAAEAAQA9QAAAIgDAAAAAA==&#10;" fillcolor="black" stroked="f"/>
                    <v:oval id="Oval 1029" o:spid="_x0000_s1386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R438UA&#10;AADcAAAADwAAAGRycy9kb3ducmV2LnhtbESPQWsCMRSE74L/ITyhN82qVerWKCJKxYOgFsTbY/O6&#10;u7p5WZJU13/fFASPw8x8w0znjanEjZwvLSvo9xIQxJnVJecKvo/r7gcIH5A1VpZJwYM8zGft1hRT&#10;be+8p9sh5CJC2KeooAihTqX0WUEGfc/WxNH7sc5giNLlUju8R7ip5CBJxtJgyXGhwJqWBWXXw69R&#10;4FajryCv69X7ZXc5Tez2rM96pNRbp1l8ggjUhFf42d5oBcNxH/7PxCM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JHjfxQAAANwAAAAPAAAAAAAAAAAAAAAAAJgCAABkcnMv&#10;ZG93bnJldi54bWxQSwUGAAAAAAQABAD1AAAAigMAAAAA&#10;" fillcolor="black" stroked="f"/>
                    <v:oval id="Oval 1030" o:spid="_x0000_s1387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bmqMUA&#10;AADcAAAADwAAAGRycy9kb3ducmV2LnhtbESPQWsCMRSE70L/Q3iCN81qVXQ1SimKxYNQK4i3x+a5&#10;u7p5WZKo23/fFASPw8x8w8yXjanEnZwvLSvo9xIQxJnVJecKDj/r7gSED8gaK8uk4Jc8LBdvrTmm&#10;2j74m+77kIsIYZ+igiKEOpXSZwUZ9D1bE0fvbJ3BEKXLpXb4iHBTyUGSjKXBkuNCgTV9FpRd9zej&#10;wK1GmyCv69Xwsrscp3Z70ic9UqrTbj5mIAI14RV+tr+0gvfxAP7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9uaoxQAAANwAAAAPAAAAAAAAAAAAAAAAAJgCAABkcnMv&#10;ZG93bnJldi54bWxQSwUGAAAAAAQABAD1AAAAigMAAAAA&#10;" fillcolor="black" stroked="f"/>
                    <v:oval id="Oval 1031" o:spid="_x0000_s1388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pDM8UA&#10;AADcAAAADwAAAGRycy9kb3ducmV2LnhtbESPT2sCMRTE70K/Q3iCN81a/6CrUUpRLB6EWkG8PTbP&#10;3dXNy5JE3X77piB4HGbmN8x82ZhK3Mn50rKCfi8BQZxZXXKu4PCz7k5A+ICssbJMCn7Jw3Lx1ppj&#10;qu2Dv+m+D7mIEPYpKihCqFMpfVaQQd+zNXH0ztYZDFG6XGqHjwg3lXxPkrE0WHJcKLCmz4Ky6/5m&#10;FLjVaBPkdb0aXnaX49RuT/qkR0p12s3HDESgJrzCz/aXVjAYD+D/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ukMzxQAAANwAAAAPAAAAAAAAAAAAAAAAAJgCAABkcnMv&#10;ZG93bnJldi54bWxQSwUGAAAAAAQABAD1AAAAigMAAAAA&#10;" fillcolor="black" stroked="f"/>
                    <v:oval id="Oval 1032" o:spid="_x0000_s1389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PbR8YA&#10;AADcAAAADwAAAGRycy9kb3ducmV2LnhtbESPQWvCQBSE74X+h+UVequbWpWaZpUiiuJBaFoQb4/s&#10;axLNvg27a4z/vlsQPA4z8w2TzXvTiI6cry0reB0kIIgLq2suFfx8r17eQfiArLGxTAqu5GE+e3zI&#10;MNX2wl/U5aEUEcI+RQVVCG0qpS8qMugHtiWO3q91BkOUrpTa4SXCTSOHSTKRBmuOCxW2tKioOOVn&#10;o8Atx+sgT6vl6Lg77qd2e9AHPVbq+an//AARqA/38K290QreJiP4Px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1PbR8YAAADcAAAADwAAAAAAAAAAAAAAAACYAgAAZHJz&#10;L2Rvd25yZXYueG1sUEsFBgAAAAAEAAQA9QAAAIsDAAAAAA==&#10;" fillcolor="black" stroked="f"/>
                    <v:oval id="Oval 1033" o:spid="_x0000_s1390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9+3MYA&#10;AADcAAAADwAAAGRycy9kb3ducmV2LnhtbESPT2sCMRTE7wW/Q3iCt5pt64rdmpVSFKUHoSqIt8fm&#10;df+4eVmSqOu3bwqFHoeZ+Q0zX/SmFVdyvras4GmcgCAurK65VHDYrx5nIHxA1thaJgV38rDIBw9z&#10;zLS98Rddd6EUEcI+QwVVCF0mpS8qMujHtiOO3rd1BkOUrpTa4S3CTSufk2QqDdYcFyrs6KOi4ry7&#10;GAVuma6DPK+Wk2bbHF/t50mfdKrUaNi/v4EI1If/8F97oxW8TFP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B9+3MYAAADcAAAADwAAAAAAAAAAAAAAAACYAgAAZHJz&#10;L2Rvd25yZXYueG1sUEsFBgAAAAAEAAQA9QAAAIsDAAAAAA==&#10;" fillcolor="black" stroked="f"/>
                    <v:oval id="Oval 1034" o:spid="_x0000_s1391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gq8UA&#10;AADcAAAADwAAAGRycy9kb3ducmV2LnhtbESPQWsCMRSE70L/Q3iF3jSr1qWuRhFRWjwI2kLx9tg8&#10;d1c3L0uS6vbfG0HwOMzMN8x03ppaXMj5yrKCfi8BQZxbXXGh4Od73f0A4QOyxtoyKfgnD/PZS2eK&#10;mbZX3tFlHwoRIewzVFCG0GRS+rwkg75nG+LoHa0zGKJ0hdQOrxFuajlIklQarDgulNjQsqT8vP8z&#10;Ctxq9Bnkeb16P21Pv2O7OeiDHin19touJiACteEZfrS/tIJhmsL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zeCrxQAAANwAAAAPAAAAAAAAAAAAAAAAAJgCAABkcnMv&#10;ZG93bnJldi54bWxQSwUGAAAAAAQABAD1AAAAigMAAAAA&#10;" fillcolor="black" stroked="f"/>
                    <v:oval id="Oval 1035" o:spid="_x0000_s1392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FFMMUA&#10;AADcAAAADwAAAGRycy9kb3ducmV2LnhtbESPW2sCMRSE3wv9D+EU+lazvXjpahQRRfGhUBWKb4fN&#10;ca85WZJU13/fFAQfh5n5hpnMOtOIMzlfWlbw2ktAEGdWl5wrOOxXLyMQPiBrbCyTgit5mE0fHyaY&#10;anvhbzrvQi4ihH2KCooQ2lRKnxVk0PdsSxy9k3UGQ5Qul9rhJcJNI9+SZCANlhwXCmxpUVBW736N&#10;Arfsr4OsV8uP6qv6+bTboz7qvlLPT918DCJQF+7hW3ujFbwPhvB/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gUUwxQAAANwAAAAPAAAAAAAAAAAAAAAAAJgCAABkcnMv&#10;ZG93bnJldi54bWxQSwUGAAAAAAQABAD1AAAAigMAAAAA&#10;" fillcolor="black" stroked="f"/>
                    <v:oval id="Oval 1036" o:spid="_x0000_s1393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7RQsMA&#10;AADcAAAADwAAAGRycy9kb3ducmV2LnhtbERPy2oCMRTdC/5DuEJ3mqkv2qlxEBmxdFGoLRR3l8nt&#10;ZHRyMySpTv++WQguD+e9Knrbigv50DhW8DjJQBBXTjdcK/j63I2fQISIrLF1TAr+KECxHg5WmGt3&#10;5Q+6HGItUgiHHBWYGLtcylAZshgmriNO3I/zFmOCvpba4zWF21ZOs2wpLTacGgx2tDVUnQ+/VoEv&#10;F/soz7tyfno/fT+7t6M+6oVSD6N+8wIiUh/v4pv7VSuYLdPadCYd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7RQsMAAADcAAAADwAAAAAAAAAAAAAAAACYAgAAZHJzL2Rv&#10;d25yZXYueG1sUEsFBgAAAAAEAAQA9QAAAIgDAAAAAA==&#10;" fillcolor="black" stroked="f"/>
                    <v:oval id="Oval 1037" o:spid="_x0000_s1394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J02cUA&#10;AADcAAAADwAAAGRycy9kb3ducmV2LnhtbESPQWsCMRSE70L/Q3iF3jTbWkVXoxRRWjwIroJ4e2xe&#10;d1c3L0uS6vbfG0HwOMzMN8x03ppaXMj5yrKC914Cgji3uuJCwX636o5A+ICssbZMCv7Jw3z20pli&#10;qu2Vt3TJQiEihH2KCsoQmlRKn5dk0PdsQxy9X+sMhihdIbXDa4SbWn4kyVAarDgulNjQoqT8nP0Z&#10;BW45+A7yvFp+njanw9iuj/qoB0q9vbZfExCB2vAMP9o/WkF/OIb7mXg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UnTZxQAAANwAAAAPAAAAAAAAAAAAAAAAAJgCAABkcnMv&#10;ZG93bnJldi54bWxQSwUGAAAAAAQABAD1AAAAigMAAAAA&#10;" fillcolor="black" stroked="f"/>
                    <v:oval id="Oval 1038" o:spid="_x0000_s1395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FLmcMA&#10;AADcAAAADwAAAGRycy9kb3ducmV2LnhtbERPyWrDMBC9F/oPYgq91XLbbHWthBASGnIIZIGS22BN&#10;vcQaGUlJ3L+PDoUeH2/PZ71pxZWcry0reE1SEMSF1TWXCo6H1csEhA/IGlvLpOCXPMymjw85Ztre&#10;eEfXfShFDGGfoYIqhC6T0hcVGfSJ7Ygj92OdwRChK6V2eIvhppVvaTqSBmuODRV2tKioOO8vRoFb&#10;Dr+CPK+Wg2bbfH/YzUmf9FCp56d+/gkiUB/+xX/utVbwPo7z45l4BO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FLmcMAAADcAAAADwAAAAAAAAAAAAAAAACYAgAAZHJzL2Rv&#10;d25yZXYueG1sUEsFBgAAAAAEAAQA9QAAAIgDAAAAAA==&#10;" fillcolor="black" stroked="f"/>
                    <v:oval id="Oval 1039" o:spid="_x0000_s1396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3uAsUA&#10;AADcAAAADwAAAGRycy9kb3ducmV2LnhtbESPQWsCMRSE70L/Q3gFbzWrVatbo0hRLB4ErSDeHpvX&#10;3dXNy5JEXf+9KRQ8DjPzDTOZNaYSV3K+tKyg20lAEGdWl5wr2P8s30YgfEDWWFkmBXfyMJu+tCaY&#10;anvjLV13IRcRwj5FBUUIdSqlzwoy6Du2Jo7er3UGQ5Qul9rhLcJNJXtJMpQGS44LBdb0VVB23l2M&#10;ArcYrII8Lxf90+Z0GNv1UR/1QKn2azP/BBGoCc/wf/tbK3j/6MLfmXg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/e4CxQAAANwAAAAPAAAAAAAAAAAAAAAAAJgCAABkcnMv&#10;ZG93bnJldi54bWxQSwUGAAAAAAQABAD1AAAAigMAAAAA&#10;" fillcolor="black" stroked="f"/>
                    <v:oval id="Oval 1040" o:spid="_x0000_s1397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9wdcUA&#10;AADcAAAADwAAAGRycy9kb3ducmV2LnhtbESPW2sCMRSE3wv9D+EUfKvZeql2NUoRRelDoSoU3w6b&#10;415zsiRRt/++EQp9HGbmG2a+7EwjruR8aVnBSz8BQZxZXXKu4HjYPE9B+ICssbFMCn7Iw3Lx+DDH&#10;VNsbf9F1H3IRIexTVFCE0KZS+qwgg75vW+Lona0zGKJ0udQObxFuGjlIkldpsOS4UGBLq4Kyen8x&#10;Ctx6vA2y3qxH1Wf1/WY/Tvqkx0r1nrr3GYhAXfgP/7V3WsFwMoD7mX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L3B1xQAAANwAAAAPAAAAAAAAAAAAAAAAAJgCAABkcnMv&#10;ZG93bnJldi54bWxQSwUGAAAAAAQABAD1AAAAigMAAAAA&#10;" fillcolor="black" stroked="f"/>
                    <v:oval id="Oval 1041" o:spid="_x0000_s1398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PV7sUA&#10;AADcAAAADwAAAGRycy9kb3ducmV2LnhtbESPT2sCMRTE70K/Q3iF3mq2tVa7GkVEqXgQqkLx9tg8&#10;929eliTV7bdvhILHYWZ+w0znnWnEhZwvLSt46ScgiDOrS84VHA/r5zEIH5A1NpZJwS95mM8eelNM&#10;tb3yF132IRcRwj5FBUUIbSqlzwoy6Pu2JY7e2TqDIUqXS+3wGuGmka9J8i4NlhwXCmxpWVBW73+M&#10;ArcafgZZr1dv1a76/rDbkz7poVJPj91iAiJQF+7h//ZGKxiMBnA7E4+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Y9XuxQAAANwAAAAPAAAAAAAAAAAAAAAAAJgCAABkcnMv&#10;ZG93bnJldi54bWxQSwUGAAAAAAQABAD1AAAAigMAAAAA&#10;" fillcolor="black" stroked="f"/>
                    <v:oval id="Oval 1042" o:spid="_x0000_s1399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pNmsUA&#10;AADcAAAADwAAAGRycy9kb3ducmV2LnhtbESPQWsCMRSE70L/Q3iCt5q1arWrUUpRLB6EqlC8PTbP&#10;3dXNy5JEXf+9KRQ8DjPzDTOdN6YSV3K+tKyg101AEGdWl5wr2O+Wr2MQPiBrrCyTgjt5mM9eWlNM&#10;tb3xD123IRcRwj5FBUUIdSqlzwoy6Lu2Jo7e0TqDIUqXS+3wFuGmkm9J8i4NlhwXCqzpq6DsvL0Y&#10;BW4xXAV5Xi4Gp83p98OuD/qgh0p12s3nBESgJjzD/+1vraA/GsDf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ik2axQAAANwAAAAPAAAAAAAAAAAAAAAAAJgCAABkcnMv&#10;ZG93bnJldi54bWxQSwUGAAAAAAQABAD1AAAAigMAAAAA&#10;" fillcolor="black" stroked="f"/>
                    <v:oval id="Oval 1043" o:spid="_x0000_s1400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boAcYA&#10;AADcAAAADwAAAGRycy9kb3ducmV2LnhtbESPT2sCMRTE74V+h/AKvWm22tV2axQRpeJB8A8Ub4/N&#10;6+7q5mVJUl2/vRGEHoeZ+Q0zmrSmFmdyvrKs4K2bgCDOra64ULDfLTofIHxA1lhbJgVX8jAZPz+N&#10;MNP2whs6b0MhIoR9hgrKEJpMSp+XZNB3bUMcvV/rDIYoXSG1w0uEm1r2kmQgDVYcF0psaFZSftr+&#10;GQVunn4HeVrM34/r48+nXR30QadKvb600y8QgdrwH360l1pBf5jC/Uw8AnJ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boAcYAAADcAAAADwAAAAAAAAAAAAAAAACYAgAAZHJz&#10;L2Rvd25yZXYueG1sUEsFBgAAAAAEAAQA9QAAAIsDAAAAAA==&#10;" fillcolor="black" stroked="f"/>
                    <v:oval id="Oval 1044" o:spid="_x0000_s1401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R2dsUA&#10;AADcAAAADwAAAGRycy9kb3ducmV2LnhtbESPW2sCMRSE3wv9D+EU+lazvXjpahQRRfGhUBWKb4fN&#10;ca85WZJU13/fFAQfh5n5hpnMOtOIMzlfWlbw2ktAEGdWl5wrOOxXLyMQPiBrbCyTgit5mE0fHyaY&#10;anvhbzrvQi4ihH2KCooQ2lRKnxVk0PdsSxy9k3UGQ5Qul9rhJcJNI9+SZCANlhwXCmxpUVBW736N&#10;Arfsr4OsV8uP6qv6+bTboz7qvlLPT918DCJQF+7hW3ujFbwPB/B/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FHZ2xQAAANwAAAAPAAAAAAAAAAAAAAAAAJgCAABkcnMv&#10;ZG93bnJldi54bWxQSwUGAAAAAAQABAD1AAAAigMAAAAA&#10;" fillcolor="black" stroked="f"/>
                    <v:oval id="Oval 1045" o:spid="_x0000_s1402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jT7cYA&#10;AADcAAAADwAAAGRycy9kb3ducmV2LnhtbESPT2vCQBTE7wW/w/KE3nRTW/9FV5FiqPRQ0BbE2yP7&#10;mkSzb8PuNqbfvisIPQ4z8xtmue5MLVpyvrKs4GmYgCDOra64UPD1mQ1mIHxA1lhbJgW/5GG96j0s&#10;MdX2yntqD6EQEcI+RQVlCE0qpc9LMuiHtiGO3rd1BkOUrpDa4TXCTS1HSTKRBiuOCyU29FpSfjn8&#10;GAVuO34L8pJtX84f5+Pcvp/0SY+Veux3mwWIQF34D9/bO63geTqF25l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ljT7cYAAADcAAAADwAAAAAAAAAAAAAAAACYAgAAZHJz&#10;L2Rvd25yZXYueG1sUEsFBgAAAAAEAAQA9QAAAIsDAAAAAA==&#10;" fillcolor="black" stroked="f"/>
                    <v:oval id="Oval 1046" o:spid="_x0000_s1403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dHn8MA&#10;AADcAAAADwAAAGRycy9kb3ducmV2LnhtbERPyWrDMBC9F/oPYgq91XLbbHWthBASGnIIZIGS22BN&#10;vcQaGUlJ3L+PDoUeH2/PZ71pxZWcry0reE1SEMSF1TWXCo6H1csEhA/IGlvLpOCXPMymjw85Ztre&#10;eEfXfShFDGGfoYIqhC6T0hcVGfSJ7Ygj92OdwRChK6V2eIvhppVvaTqSBmuODRV2tKioOO8vRoFb&#10;Dr+CPK+Wg2bbfH/YzUmf9FCp56d+/gkiUB/+xX/utVbwPo5r45l4BO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dHn8MAAADcAAAADwAAAAAAAAAAAAAAAACYAgAAZHJzL2Rv&#10;d25yZXYueG1sUEsFBgAAAAAEAAQA9QAAAIgDAAAAAA==&#10;" fillcolor="black" stroked="f"/>
                    <v:oval id="Oval 1047" o:spid="_x0000_s1404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viBMUA&#10;AADcAAAADwAAAGRycy9kb3ducmV2LnhtbESPQWsCMRSE74L/ITzBW83WqtXVKFIUiwdBK4i3x+Z1&#10;d3XzsiRRt/++KRQ8DjPzDTNbNKYSd3K+tKzgtZeAIM6sLjlXcPxav4xB+ICssbJMCn7Iw2Lebs0w&#10;1fbBe7ofQi4ihH2KCooQ6lRKnxVk0PdsTRy9b+sMhihdLrXDR4SbSvaTZCQNlhwXCqzpo6DsergZ&#10;BW413AR5Xa8Gl93lNLHbsz7roVLdTrOcggjUhGf4v/2pFby9T+DvTD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i+IExQAAANwAAAAPAAAAAAAAAAAAAAAAAJgCAABkcnMv&#10;ZG93bnJldi54bWxQSwUGAAAAAAQABAD1AAAAigMAAAAA&#10;" fillcolor="black" stroked="f"/>
                    <v:oval id="Oval 1048" o:spid="_x0000_s1405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Q7vsMA&#10;AADcAAAADwAAAGRycy9kb3ducmV2LnhtbERPy2oCMRTdC/5DuEJ3mqmPYqfGQWTE0kWhtlDcXSa3&#10;k9HJzZCkOv37ZiG4PJz3quhtKy7kQ+NYweMkA0FcOd1wreDrczdegggRWWPrmBT8UYBiPRysMNfu&#10;yh90OcRapBAOOSowMXa5lKEyZDFMXEecuB/nLcYEfS21x2sKt62cZtmTtNhwajDY0dZQdT78WgW+&#10;XOyjPO/K+en99P3s3o76qBdKPYz6zQuISH28i2/uV61gtkzz05l0BO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Q7vsMAAADcAAAADwAAAAAAAAAAAAAAAACYAgAAZHJzL2Rv&#10;d25yZXYueG1sUEsFBgAAAAAEAAQA9QAAAIgDAAAAAA==&#10;" fillcolor="black" stroked="f"/>
                    <v:oval id="Oval 1049" o:spid="_x0000_s1406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ieJcUA&#10;AADcAAAADwAAAGRycy9kb3ducmV2LnhtbESPQWsCMRSE70L/Q3hCbzWr1aKrUYoolh4Et4J4e2ye&#10;u6ublyWJuv77plDwOMzMN8xs0Zpa3Mj5yrKCfi8BQZxbXXGhYP+zfhuD8AFZY22ZFDzIw2L+0plh&#10;qu2dd3TLQiEihH2KCsoQmlRKn5dk0PdsQxy9k3UGQ5SukNrhPcJNLQdJ8iENVhwXSmxoWVJ+ya5G&#10;gVuNNkFe1qvheXs+TOz3UR/1SKnXbvs5BRGoDc/wf/tLK3gf9+HvTD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KJ4lxQAAANwAAAAPAAAAAAAAAAAAAAAAAJgCAABkcnMv&#10;ZG93bnJldi54bWxQSwUGAAAAAAQABAD1AAAAigMAAAAA&#10;" fillcolor="black" stroked="f"/>
                    <v:oval id="Oval 1050" o:spid="_x0000_s1407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oAUsUA&#10;AADcAAAADwAAAGRycy9kb3ducmV2LnhtbESPQWsCMRSE7wX/Q3iCN81Wq+hqFBGl4kFQC8XbY/O6&#10;u7p5WZJUt//eCEKPw8x8w8wWjanEjZwvLSt47yUgiDOrS84VfJ023TEIH5A1VpZJwR95WMxbbzNM&#10;tb3zgW7HkIsIYZ+igiKEOpXSZwUZ9D1bE0fvxzqDIUqXS+3wHuGmkv0kGUmDJceFAmtaFZRdj79G&#10;gVsPP4O8btYfl/3le2J3Z33WQ6U67WY5BRGoCf/hV3urFQzGfXiei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+gBSxQAAANwAAAAPAAAAAAAAAAAAAAAAAJgCAABkcnMv&#10;ZG93bnJldi54bWxQSwUGAAAAAAQABAD1AAAAigMAAAAA&#10;" fillcolor="black" stroked="f"/>
                    <v:oval id="Oval 1051" o:spid="_x0000_s1408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alycUA&#10;AADcAAAADwAAAGRycy9kb3ducmV2LnhtbESPQWsCMRSE70L/Q3gFb5q11qKrUYooFg+CVhBvj81z&#10;d3XzsiRRt/++EQSPw8x8w0xmjanEjZwvLSvodRMQxJnVJecK9r/LzhCED8gaK8uk4I88zKZvrQmm&#10;2t55S7ddyEWEsE9RQRFCnUrps4IM+q6tiaN3ss5giNLlUju8R7ip5EeSfEmDJceFAmuaF5Rddlej&#10;wC0GqyAvy8XneXM+jOz6qI96oFT7vfkegwjUhFf42f7RCvrDPjzOxCMgp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qXJxQAAANwAAAAPAAAAAAAAAAAAAAAAAJgCAABkcnMv&#10;ZG93bnJldi54bWxQSwUGAAAAAAQABAD1AAAAigMAAAAA&#10;" fillcolor="black" stroked="f"/>
                    <v:oval id="Oval 1052" o:spid="_x0000_s1409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89vcUA&#10;AADcAAAADwAAAGRycy9kb3ducmV2LnhtbESPQWsCMRSE70L/Q3gFb5q1atHVKEUUSw+CVhBvj81z&#10;d3XzsiRR13/fFASPw8x8w0znjanEjZwvLSvodRMQxJnVJecK9r+rzgiED8gaK8uk4EEe5rO31hRT&#10;be+8pdsu5CJC2KeooAihTqX0WUEGfdfWxNE7WWcwROlyqR3eI9xU8iNJPqXBkuNCgTUtCsouu6tR&#10;4JbDdZCX1XJw3pwPY/tz1Ec9VKr93nxNQARqwiv8bH9rBf3RAP7PxCM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Xz29xQAAANwAAAAPAAAAAAAAAAAAAAAAAJgCAABkcnMv&#10;ZG93bnJldi54bWxQSwUGAAAAAAQABAD1AAAAigMAAAAA&#10;" fillcolor="black" stroked="f"/>
                    <v:oval id="Oval 1053" o:spid="_x0000_s1410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OYJsUA&#10;AADcAAAADwAAAGRycy9kb3ducmV2LnhtbESPQWsCMRSE7wX/Q3iF3jRb6xZdjSKitHgQqoJ4e2ye&#10;u6ublyVJdf33jSD0OMzMN8xk1ppaXMn5yrKC914Cgji3uuJCwX636g5B+ICssbZMCu7kYTbtvEww&#10;0/bGP3TdhkJECPsMFZQhNJmUPi/JoO/Zhjh6J+sMhihdIbXDW4SbWvaT5FMarDgulNjQoqT8sv01&#10;Ctwy/QrysloOzpvzYWTXR33UqVJvr+18DCJQG/7Dz/a3VvAxTOFx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E5gmxQAAANwAAAAPAAAAAAAAAAAAAAAAAJgCAABkcnMv&#10;ZG93bnJldi54bWxQSwUGAAAAAAQABAD1AAAAigMAAAAA&#10;" fillcolor="black" stroked="f"/>
                    <v:oval id="Oval 1054" o:spid="_x0000_s1411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EGUcUA&#10;AADcAAAADwAAAGRycy9kb3ducmV2LnhtbESPQWsCMRSE74L/ITyhN81Wq+hqFBGl4kFQC8XbY/O6&#10;u7p5WZJU13/fFASPw8x8w8wWjanEjZwvLSt47yUgiDOrS84VfJ023TEIH5A1VpZJwYM8LObt1gxT&#10;be98oNsx5CJC2KeooAihTqX0WUEGfc/WxNH7sc5giNLlUju8R7ipZD9JRtJgyXGhwJpWBWXX469R&#10;4NbDzyCvm/XHZX/5ntjdWZ/1UKm3TrOcggjUhFf42d5qBYPxCP7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wQZRxQAAANwAAAAPAAAAAAAAAAAAAAAAAJgCAABkcnMv&#10;ZG93bnJldi54bWxQSwUGAAAAAAQABAD1AAAAigMAAAAA&#10;" fillcolor="black" stroked="f"/>
                    <v:oval id="Oval 1055" o:spid="_x0000_s1412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2jysYA&#10;AADcAAAADwAAAGRycy9kb3ducmV2LnhtbESPT2sCMRTE70K/Q3gFbzXb+qe6GqWIYvEgaAXx9ti8&#10;7q5uXpYk6vrtTaHgcZiZ3zCTWWMqcSXnS8sK3jsJCOLM6pJzBfuf5dsQhA/IGivLpOBOHmbTl9YE&#10;U21vvKXrLuQiQtinqKAIoU6l9FlBBn3H1sTR+7XOYIjS5VI7vEW4qeRHkgykwZLjQoE1zQvKzruL&#10;UeAW/VWQ5+Wid9qcDiO7Puqj7ivVfm2+xiACNeEZ/m9/awXd4Sf8nYlHQE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42jysYAAADcAAAADwAAAAAAAAAAAAAAAACYAgAAZHJz&#10;L2Rvd25yZXYueG1sUEsFBgAAAAAEAAQA9QAAAIsDAAAAAA==&#10;" fillcolor="black" stroked="f"/>
                    <v:oval id="Oval 1056" o:spid="_x0000_s1413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I3uMMA&#10;AADcAAAADwAAAGRycy9kb3ducmV2LnhtbERPy2oCMRTdC/5DuEJ3mqmPYqfGQWTE0kWhtlDcXSa3&#10;k9HJzZCkOv37ZiG4PJz3quhtKy7kQ+NYweMkA0FcOd1wreDrczdegggRWWPrmBT8UYBiPRysMNfu&#10;yh90OcRapBAOOSowMXa5lKEyZDFMXEecuB/nLcYEfS21x2sKt62cZtmTtNhwajDY0dZQdT78WgW+&#10;XOyjPO/K+en99P3s3o76qBdKPYz6zQuISH28i2/uV61gtkxr05l0BO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I3uMMAAADcAAAADwAAAAAAAAAAAAAAAACYAgAAZHJzL2Rv&#10;d25yZXYueG1sUEsFBgAAAAAEAAQA9QAAAIgDAAAAAA==&#10;" fillcolor="black" stroked="f"/>
                    <v:oval id="Oval 1057" o:spid="_x0000_s1414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6SI8YA&#10;AADcAAAADwAAAGRycy9kb3ducmV2LnhtbESPQWvCQBSE74X+h+UJ3nSj1mKiqxRRWjwI2kLJ7ZF9&#10;JtHs27C71fTfdwWhx2FmvmEWq8404krO15YVjIYJCOLC6ppLBV+f28EMhA/IGhvLpOCXPKyWz08L&#10;zLS98YGux1CKCGGfoYIqhDaT0hcVGfRD2xJH72SdwRClK6V2eItw08hxkrxKgzXHhQpbWldUXI4/&#10;RoHbTN+DvGw3L+f9+Tu1u1zneqpUv9e9zUEE6sJ/+NH+0AomsxTuZ+IR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6SI8YAAADcAAAADwAAAAAAAAAAAAAAAACYAgAAZHJz&#10;L2Rvd25yZXYueG1sUEsFBgAAAAAEAAQA9QAAAIsDAAAAAA==&#10;" fillcolor="black" stroked="f"/>
                  </v:group>
                  <v:group id="Group 1058" o:spid="_x0000_s1415" style="position:absolute;left:4795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      <v:oval id="Oval 1059" o:spid="_x0000_s1416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EI+MUA&#10;AADcAAAADwAAAGRycy9kb3ducmV2LnhtbESPQWsCMRSE70L/Q3iF3mpWq6KrUYoolh4EV0G8PTav&#10;u6ublyWJuv77plDwOMzMN8xs0Zpa3Mj5yrKCXjcBQZxbXXGh4LBfv49B+ICssbZMCh7kYTF/6cww&#10;1fbOO7ploRARwj5FBWUITSqlz0sy6Lu2IY7ej3UGQ5SukNrhPcJNLftJMpIGK44LJTa0LCm/ZFej&#10;wK2GmyAv69XgvD0fJ/b7pE96qNTba/s5BRGoDc/wf/tLK/iY9ODvTD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8Qj4xQAAANwAAAAPAAAAAAAAAAAAAAAAAJgCAABkcnMv&#10;ZG93bnJldi54bWxQSwUGAAAAAAQABAD1AAAAigMAAAAA&#10;" fillcolor="black" stroked="f"/>
                    <v:oval id="Oval 1060" o:spid="_x0000_s1417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Wj8YA&#10;AADcAAAADwAAAGRycy9kb3ducmV2LnhtbESPT2vCQBTE74V+h+UVvNVN/YfGrFKK0tKDYBQkt0f2&#10;NYlm34bdrcZv3y0Uehxm5jdMtu5NK67kfGNZwcswAUFcWt1wpeB42D7PQfiArLG1TAru5GG9enzI&#10;MNX2xnu65qESEcI+RQV1CF0qpS9rMuiHtiOO3pd1BkOUrpLa4S3CTStHSTKTBhuOCzV29FZTecm/&#10;jQK3mb4HedluJufd+bSwn4Uu9FSpwVP/ugQRqA//4b/2h1YwXozg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Wj8YAAADcAAAADwAAAAAAAAAAAAAAAACYAgAAZHJz&#10;L2Rvd25yZXYueG1sUEsFBgAAAAAEAAQA9QAAAIsDAAAAAA==&#10;" fillcolor="black" stroked="f"/>
                    <v:oval id="Oval 1061" o:spid="_x0000_s1418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8zFMYA&#10;AADcAAAADwAAAGRycy9kb3ducmV2LnhtbESPT2sCMRTE70K/Q3iF3jTb+gddjVKK0uJBcBXE22Pz&#10;uru6eVmSVNdv3wiCx2FmfsPMFq2pxYWcrywreO8lIIhzqysuFOx3q+4YhA/IGmvLpOBGHhbzl84M&#10;U22vvKVLFgoRIexTVFCG0KRS+rwkg75nG+Lo/VpnMETpCqkdXiPc1PIjSUbSYMVxocSGvkrKz9mf&#10;UeCWw+8gz6vl4LQ5HSZ2fdRHPVTq7bX9nIII1IZn+NH+0Qr6kz7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8zFMYAAADcAAAADwAAAAAAAAAAAAAAAACYAgAAZHJz&#10;L2Rvd25yZXYueG1sUEsFBgAAAAAEAAQA9QAAAIsDAAAAAA==&#10;" fillcolor="black" stroked="f"/>
                    <v:oval id="Oval 1062" o:spid="_x0000_s1419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arYMYA&#10;AADcAAAADwAAAGRycy9kb3ducmV2LnhtbESPT2sCMRTE70K/Q3iF3jTb+gddjVJEafEguAri7bF5&#10;3V3dvCxJqttv3wiCx2FmfsPMFq2pxZWcrywreO8lIIhzqysuFBz26+4YhA/IGmvLpOCPPCzmL50Z&#10;ptreeEfXLBQiQtinqKAMoUml9HlJBn3PNsTR+7HOYIjSFVI7vEW4qeVHkoykwYrjQokNLUvKL9mv&#10;UeBWw68gL+vV4Lw9Hyd2c9InPVTq7bX9nIII1IZn+NH+1gr6kwH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arYMYAAADcAAAADwAAAAAAAAAAAAAAAACYAgAAZHJz&#10;L2Rvd25yZXYueG1sUEsFBgAAAAAEAAQA9QAAAIsDAAAAAA==&#10;" fillcolor="black" stroked="f"/>
                    <v:oval id="Oval 1063" o:spid="_x0000_s1420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oO+8YA&#10;AADcAAAADwAAAGRycy9kb3ducmV2LnhtbESPT2sCMRTE74V+h/AK3jRbdUW3RimitHgQ/APi7bF5&#10;3V3dvCxJquu3bwShx2FmfsNM562pxZWcrywreO8lIIhzqysuFBz2q+4YhA/IGmvLpOBOHuaz15cp&#10;ZtreeEvXXShEhLDPUEEZQpNJ6fOSDPqebYij92OdwRClK6R2eItwU8t+koykwYrjQokNLUrKL7tf&#10;o8At068gL6vl8Lw5Hyd2fdInnSrVeWs/P0AEasN/+Nn+1goGkxQeZ+IR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oO+8YAAADcAAAADwAAAAAAAAAAAAAAAACYAgAAZHJz&#10;L2Rvd25yZXYueG1sUEsFBgAAAAAEAAQA9QAAAIsDAAAAAA==&#10;" fillcolor="black" stroked="f"/>
                    <v:oval id="Oval 1064" o:spid="_x0000_s1421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iQjMUA&#10;AADcAAAADwAAAGRycy9kb3ducmV2LnhtbESPQWsCMRSE70L/Q3iF3jTbWkVXoxRRWjwIroJ4e2xe&#10;d1c3L0uS6vbfG0HwOMzMN8x03ppaXMj5yrKC914Cgji3uuJCwX636o5A+ICssbZMCv7Jw3z20pli&#10;qu2Vt3TJQiEihH2KCsoQmlRKn5dk0PdsQxy9X+sMhihdIbXDa4SbWn4kyVAarDgulNjQoqT8nP0Z&#10;BW45+A7yvFp+njanw9iuj/qoB0q9vbZfExCB2vAMP9o/WkF/PIT7mXg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GJCMxQAAANwAAAAPAAAAAAAAAAAAAAAAAJgCAABkcnMv&#10;ZG93bnJldi54bWxQSwUGAAAAAAQABAD1AAAAigMAAAAA&#10;" fillcolor="black" stroked="f"/>
                    <v:oval id="Oval 1065" o:spid="_x0000_s1422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Q1F8UA&#10;AADcAAAADwAAAGRycy9kb3ducmV2LnhtbESPQWsCMRSE74L/ITzBW83WqtXVKFIUiwdBK4i3x+Z1&#10;d3XzsiRRt/++KRQ8DjPzDTNbNKYSd3K+tKzgtZeAIM6sLjlXcPxav4xB+ICssbJMCn7Iw2Lebs0w&#10;1fbBe7ofQi4ihH2KCooQ6lRKnxVk0PdsTRy9b+sMhihdLrXDR4SbSvaTZCQNlhwXCqzpo6DsergZ&#10;BW413AR5Xa8Gl93lNLHbsz7roVLdTrOcggjUhGf4v/2pFbxN3uHvTD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DUXxQAAANwAAAAPAAAAAAAAAAAAAAAAAJgCAABkcnMv&#10;ZG93bnJldi54bWxQSwUGAAAAAAQABAD1AAAAigMAAAAA&#10;" fillcolor="black" stroked="f"/>
                    <v:oval id="Oval 1066" o:spid="_x0000_s1423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uhZcMA&#10;AADcAAAADwAAAGRycy9kb3ducmV2LnhtbERPz2vCMBS+D/wfwhO8zVQ3ZXbGIqOy4WEwHQxvj+bZ&#10;VJuXkkTt/ntzGOz48f1eFr1txZV8aBwrmIwzEMSV0w3XCr73m8cXECEia2wdk4JfClCsBg9LzLW7&#10;8Rddd7EWKYRDjgpMjF0uZagMWQxj1xEn7ui8xZigr6X2eEvhtpXTLJtLiw2nBoMdvRmqzruLVeDL&#10;2XuU5035fPo8/Szc9qAPeqbUaNivX0FE6uO/+M/9oRU8LdLadCYdAb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8uhZcMAAADcAAAADwAAAAAAAAAAAAAAAACYAgAAZHJzL2Rv&#10;d25yZXYueG1sUEsFBgAAAAAEAAQA9QAAAIgDAAAAAA==&#10;" fillcolor="black" stroked="f"/>
                    <v:oval id="Oval 1067" o:spid="_x0000_s1424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cE/sYA&#10;AADcAAAADwAAAGRycy9kb3ducmV2LnhtbESPT2sCMRTE70K/Q3gFb5qtVnG3RimiWHoQ/APi7bF5&#10;3V3dvCxJ1O23bwqCx2FmfsNM562pxY2crywreOsnIIhzqysuFBz2q94EhA/IGmvLpOCXPMxnL50p&#10;ZtreeUu3XShEhLDPUEEZQpNJ6fOSDPq+bYij92OdwRClK6R2eI9wU8tBkoylwYrjQokNLUrKL7ur&#10;UeCWo3WQl9Xy/bw5H1P7fdInPVKq+9p+foAI1IZn+NH+0gqGaQr/Z+IR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cE/sYAAADcAAAADwAAAAAAAAAAAAAAAACYAgAAZHJz&#10;L2Rvd25yZXYueG1sUEsFBgAAAAAEAAQA9QAAAIsDAAAAAA==&#10;" fillcolor="black" stroked="f"/>
                    <v:oval id="Oval 1068" o:spid="_x0000_s1425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31gcMA&#10;AADcAAAADwAAAGRycy9kb3ducmV2LnhtbERPy2rCQBTdF/yH4QrumklFi6aOIqJYuij4gJLdJXOb&#10;RDN3wsyYpH/fWRS6PJz3ajOYRnTkfG1ZwUuSgiAurK65VHC9HJ4XIHxA1thYJgU/5GGzHj2tMNO2&#10;5xN151CKGMI+QwVVCG0mpS8qMugT2xJH7ts6gyFCV0rtsI/hppHTNH2VBmuODRW2tKuouJ8fRoHb&#10;z49B3g/72e3z9rW0H7nO9VypyXjYvoEINIR/8Z/7XSuYpXF+PBOP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31gcMAAADcAAAADwAAAAAAAAAAAAAAAACYAgAAZHJzL2Rv&#10;d25yZXYueG1sUEsFBgAAAAAEAAQA9QAAAIgDAAAAAA==&#10;" fillcolor="black" stroked="f"/>
                    <v:oval id="Oval 1069" o:spid="_x0000_s1426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FQGsYA&#10;AADcAAAADwAAAGRycy9kb3ducmV2LnhtbESPQWvCQBSE7wX/w/IKvekmRYuNrkFKpMVDQS2It0f2&#10;NYnJvg27W03/fVcQehxm5htmmQ+mExdyvrGsIJ0kIIhLqxuuFHwdNuM5CB+QNXaWScEvechXo4cl&#10;ZtpeeUeXfahEhLDPUEEdQp9J6cuaDPqJ7Ymj922dwRClq6R2eI1w08nnJHmRBhuOCzX29FZT2e5/&#10;jAJXzN6DbDfF9Px5Pr7a7Umf9Eypp8dhvQARaAj/4Xv7QyuYJin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FQGsYAAADcAAAADwAAAAAAAAAAAAAAAACYAgAAZHJz&#10;L2Rvd25yZXYueG1sUEsFBgAAAAAEAAQA9QAAAIsDAAAAAA==&#10;" fillcolor="black" stroked="f"/>
                    <v:oval id="Oval 1070" o:spid="_x0000_s1427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PObcYA&#10;AADcAAAADwAAAGRycy9kb3ducmV2LnhtbESPQWvCQBSE70L/w/IKvemmQaWNrqGUSEsPgrYg3h7Z&#10;1yQm+zbsbjX+e7cgeBxm5htmmQ+mEydyvrGs4HmSgCAurW64UvDzvR6/gPABWWNnmRRcyEO+ehgt&#10;MdP2zFs67UIlIoR9hgrqEPpMSl/WZNBPbE8cvV/rDIYoXSW1w3OEm06mSTKXBhuOCzX29F5T2e7+&#10;jAJXzD6CbNfF9Lg57l/t10Ef9Eypp8fhbQEi0BDu4Vv7UyuYJin8n4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PObcYAAADcAAAADwAAAAAAAAAAAAAAAACYAgAAZHJz&#10;L2Rvd25yZXYueG1sUEsFBgAAAAAEAAQA9QAAAIsDAAAAAA==&#10;" fillcolor="black" stroked="f"/>
                    <v:oval id="Oval 1071" o:spid="_x0000_s1428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9r9sYA&#10;AADcAAAADwAAAGRycy9kb3ducmV2LnhtbESPT2sCMRTE74V+h/AKvWm2VYuuG6WI0uJB6CqIt8fm&#10;df+4eVmSVLffvhGEHoeZ+Q2TLXvTigs5X1tW8DJMQBAXVtdcKjjsN4MpCB+QNbaWScEveVguHh8y&#10;TLW98hdd8lCKCGGfooIqhC6V0hcVGfRD2xFH79s6gyFKV0rt8BrhppWvSfImDdYcFyrsaFVRcc5/&#10;jAK3nnwEed6sx82uOc7s9qRPeqLU81P/PgcRqA//4Xv7UysYJyO4nY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9r9sYAAADcAAAADwAAAAAAAAAAAAAAAACYAgAAZHJz&#10;L2Rvd25yZXYueG1sUEsFBgAAAAAEAAQA9QAAAIsDAAAAAA==&#10;" fillcolor="black" stroked="f"/>
                    <v:oval id="Oval 1072" o:spid="_x0000_s1429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bzgsYA&#10;AADcAAAADwAAAGRycy9kb3ducmV2LnhtbESPQWvCQBSE70L/w/IKvdVNJYqm2UgRpaUHwbQg3h7Z&#10;1ySafRt2txr/vVsoeBxm5hsmXw6mE2dyvrWs4GWcgCCurG65VvD9tXmeg/ABWWNnmRRcycOyeBjl&#10;mGl74R2dy1CLCGGfoYImhD6T0lcNGfRj2xNH78c6gyFKV0vt8BLhppOTJJlJgy3HhQZ7WjVUncpf&#10;o8Ctp+9Bnjbr9Lg97hf286APeqrU0+Pw9goi0BDu4f/2h1aQJin8nYlHQB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bzgsYAAADcAAAADwAAAAAAAAAAAAAAAACYAgAAZHJz&#10;L2Rvd25yZXYueG1sUEsFBgAAAAAEAAQA9QAAAIsDAAAAAA==&#10;" fillcolor="black" stroked="f"/>
                    <v:oval id="Oval 1073" o:spid="_x0000_s1430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pWGcUA&#10;AADcAAAADwAAAGRycy9kb3ducmV2LnhtbESPQWsCMRSE7wX/Q3hCbzWruKWuRhFRFA+FqiDeHpvn&#10;7urmZUlSXf+9EQo9DjPzDTOZtaYWN3K+sqyg30tAEOdWV1woOOxXH18gfEDWWFsmBQ/yMJt23iaY&#10;aXvnH7rtQiEihH2GCsoQmkxKn5dk0PdsQxy9s3UGQ5SukNrhPcJNLQdJ8ikNVhwXSmxoUVJ+3f0a&#10;BW6ZroO8rpbDy/flOLLbkz7pVKn3bjsfgwjUhv/wX3ujFQyTFF5n4hGQ0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alYZxQAAANwAAAAPAAAAAAAAAAAAAAAAAJgCAABkcnMv&#10;ZG93bnJldi54bWxQSwUGAAAAAAQABAD1AAAAigMAAAAA&#10;" fillcolor="black" stroked="f"/>
                    <v:oval id="Oval 1074" o:spid="_x0000_s1431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jIbsYA&#10;AADcAAAADwAAAGRycy9kb3ducmV2LnhtbESPQWvCQBSE7wX/w/KE3urGolKjayglocVDQSuIt0f2&#10;mcRk34bdrab/3i0Uehxm5htmnQ2mE1dyvrGsYDpJQBCXVjdcKTh8FU8vIHxA1thZJgU/5CHbjB7W&#10;mGp74x1d96ESEcI+RQV1CH0qpS9rMugntieO3tk6gyFKV0nt8BbhppPPSbKQBhuOCzX29FZT2e6/&#10;jQKXz9+DbIt8dvm8HJd2e9InPVfqcTy8rkAEGsJ/+K/9oRXMkgX8nolHQG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jIbsYAAADcAAAADwAAAAAAAAAAAAAAAACYAgAAZHJz&#10;L2Rvd25yZXYueG1sUEsFBgAAAAAEAAQA9QAAAIsDAAAAAA==&#10;" fillcolor="black" stroked="f"/>
                    <v:oval id="Oval 1075" o:spid="_x0000_s1432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Rt9cUA&#10;AADcAAAADwAAAGRycy9kb3ducmV2LnhtbESPQWsCMRSE7wX/Q3iCN80q2upqFBGlxYNQFcTbY/Pc&#10;Xd28LEmq239vCkKPw8x8w8wWjanEnZwvLSvo9xIQxJnVJecKjodNdwzCB2SNlWVS8EseFvPW2wxT&#10;bR/8Tfd9yEWEsE9RQRFCnUrps4IM+p6tiaN3sc5giNLlUjt8RLip5CBJ3qXBkuNCgTWtCspu+x+j&#10;wK1Hn0HeNuvhdXc9Tez2rM96pFSn3SynIAI14T/8an9pBcPkA/7Ox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9G31xQAAANwAAAAPAAAAAAAAAAAAAAAAAJgCAABkcnMv&#10;ZG93bnJldi54bWxQSwUGAAAAAAQABAD1AAAAigMAAAAA&#10;" fillcolor="black" stroked="f"/>
                    <v:oval id="Oval 1076" o:spid="_x0000_s1433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v5h8MA&#10;AADcAAAADwAAAGRycy9kb3ducmV2LnhtbERPy2rCQBTdF/yH4QrumklFi6aOIqJYuij4gJLdJXOb&#10;RDN3wsyYpH/fWRS6PJz3ajOYRnTkfG1ZwUuSgiAurK65VHC9HJ4XIHxA1thYJgU/5GGzHj2tMNO2&#10;5xN151CKGMI+QwVVCG0mpS8qMugT2xJH7ts6gyFCV0rtsI/hppHTNH2VBmuODRW2tKuouJ8fRoHb&#10;z49B3g/72e3z9rW0H7nO9VypyXjYvoEINIR/8Z/7XSuYpXFtPBOP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v5h8MAAADcAAAADwAAAAAAAAAAAAAAAACYAgAAZHJzL2Rv&#10;d25yZXYueG1sUEsFBgAAAAAEAAQA9QAAAIgDAAAAAA==&#10;" fillcolor="black" stroked="f"/>
                    <v:oval id="Oval 1077" o:spid="_x0000_s1434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dcHMYA&#10;AADcAAAADwAAAGRycy9kb3ducmV2LnhtbESPQWvCQBSE7wX/w/KE3pqNRUuNriJFafFQMBXE2yP7&#10;TKLZt2F3m6T/visUehxm5htmuR5MIzpyvrasYJKkIIgLq2suFRy/dk+vIHxA1thYJgU/5GG9Gj0s&#10;MdO25wN1eShFhLDPUEEVQptJ6YuKDPrEtsTRu1hnMETpSqkd9hFuGvmcpi/SYM1xocKW3ioqbvm3&#10;UeC2s/cgb7vt9Pp5Pc3t/qzPeqbU43jYLEAEGsJ/+K/9oRVM0zncz8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dcHMYAAADcAAAADwAAAAAAAAAAAAAAAACYAgAAZHJz&#10;L2Rvd25yZXYueG1sUEsFBgAAAAAEAAQA9QAAAIsDAAAAAA==&#10;" fillcolor="black" stroked="f"/>
                    <v:oval id="Oval 1078" o:spid="_x0000_s1435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RjXMIA&#10;AADcAAAADwAAAGRycy9kb3ducmV2LnhtbERPTYvCMBC9C/6HMMLeNHVRcbtGEVGUPQhWYfE2NLNt&#10;tZmUJGr995uD4PHxvmeL1tTiTs5XlhUMBwkI4tzqigsFp+OmPwXhA7LG2jIpeJKHxbzbmWGq7YMP&#10;dM9CIWII+xQVlCE0qZQ+L8mgH9iGOHJ/1hkMEbpCaoePGG5q+ZkkE2mw4thQYkOrkvJrdjMK3Hq8&#10;DfK6WY8u+8vvl/0567MeK/XRa5ffIAK14S1+uXdawWgY58cz8Qj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xGNcwgAAANwAAAAPAAAAAAAAAAAAAAAAAJgCAABkcnMvZG93&#10;bnJldi54bWxQSwUGAAAAAAQABAD1AAAAhwMAAAAA&#10;" fillcolor="black" stroked="f"/>
                    <v:oval id="Oval 1079" o:spid="_x0000_s1436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jGx8UA&#10;AADcAAAADwAAAGRycy9kb3ducmV2LnhtbESPQWvCQBSE74L/YXlCb7pJ0VKjq0hRWjwUTAXx9sg+&#10;k2j2bdjdavrvu4LgcZiZb5j5sjONuJLztWUF6SgBQVxYXXOpYP+zGb6D8AFZY2OZFPyRh+Wi35tj&#10;pu2Nd3TNQykihH2GCqoQ2kxKX1Rk0I9sSxy9k3UGQ5SulNrhLcJNI1+T5E0arDkuVNjSR0XFJf81&#10;Ctx68hnkZbMen7/Ph6ndHvVRT5R6GXSrGYhAXXiGH+0vrWCcpnA/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iMbHxQAAANwAAAAPAAAAAAAAAAAAAAAAAJgCAABkcnMv&#10;ZG93bnJldi54bWxQSwUGAAAAAAQABAD1AAAAigMAAAAA&#10;" fillcolor="black" stroked="f"/>
                    <v:oval id="Oval 1080" o:spid="_x0000_s1437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pYsMYA&#10;AADcAAAADwAAAGRycy9kb3ducmV2LnhtbESPQWvCQBSE7wX/w/KE3uomQUtNXYOIovRQqAri7ZF9&#10;TWKyb8PuVtN/3y0Uehxm5htmUQymEzdyvrGsIJ0kIIhLqxuuFJyO26cXED4ga+wsk4Jv8lAsRw8L&#10;zLW98wfdDqESEcI+RwV1CH0upS9rMugntieO3qd1BkOUrpLa4T3CTSezJHmWBhuOCzX2tK6pbA9f&#10;RoHbzHZBttvN9Pp+Pc/t20Vf9Eypx/GwegURaAj/4b/2XiuYphn8no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1pYsMYAAADcAAAADwAAAAAAAAAAAAAAAACYAgAAZHJz&#10;L2Rvd25yZXYueG1sUEsFBgAAAAAEAAQA9QAAAIsDAAAAAA==&#10;" fillcolor="black" stroked="f"/>
                    <v:oval id="Oval 1081" o:spid="_x0000_s1438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b9K8YA&#10;AADcAAAADwAAAGRycy9kb3ducmV2LnhtbESPT2sCMRTE7wW/Q3hCbzWrVanbjSJFqXgodC2It8fm&#10;df+4eVmSVLff3giFHoeZ+Q2TrXrTigs5X1tWMB4lIIgLq2suFXwdtk8vIHxA1thaJgW/5GG1HDxk&#10;mGp75U+65KEUEcI+RQVVCF0qpS8qMuhHtiOO3rd1BkOUrpTa4TXCTSsnSTKXBmuOCxV29FZRcc5/&#10;jAK3mb0Hed5ups1Hc1zY/Umf9Eypx2G/fgURqA//4b/2TiuYjp/hfiYe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b9K8YAAADcAAAADwAAAAAAAAAAAAAAAACYAgAAZHJz&#10;L2Rvd25yZXYueG1sUEsFBgAAAAAEAAQA9QAAAIsDAAAAAA==&#10;" fillcolor="black" stroked="f"/>
                    <v:oval id="Oval 1082" o:spid="_x0000_s1439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9lX8YA&#10;AADcAAAADwAAAGRycy9kb3ducmV2LnhtbESPQWvCQBSE74L/YXmF3urGEqVNXUVKgtKDYFoo3h7Z&#10;1ySafRt2txr/vVsoeBxm5htmsRpMJ87kfGtZwXSSgCCurG65VvD1WTy9gPABWWNnmRRcycNqOR4t&#10;MNP2wns6l6EWEcI+QwVNCH0mpa8aMugntieO3o91BkOUrpba4SXCTSefk2QuDbYcFxrs6b2h6lT+&#10;GgUun22CPBV5etwdv1/tx0Ef9Eypx4dh/QYi0BDu4f/2VitIpyn8nY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/9lX8YAAADcAAAADwAAAAAAAAAAAAAAAACYAgAAZHJz&#10;L2Rvd25yZXYueG1sUEsFBgAAAAAEAAQA9QAAAIsDAAAAAA==&#10;" fillcolor="black" stroked="f"/>
                    <v:oval id="Oval 1083" o:spid="_x0000_s1440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PAxMUA&#10;AADcAAAADwAAAGRycy9kb3ducmV2LnhtbESPQWvCQBSE74X+h+UJ3upGMdJGVymSoPQgaAvi7ZF9&#10;JtHs27C7avrvu4VCj8PMfMMsVr1pxZ2cbywrGI8SEMSl1Q1XCr4+i5dXED4ga2wtk4Jv8rBaPj8t&#10;MNP2wXu6H0IlIoR9hgrqELpMSl/WZNCPbEccvbN1BkOUrpLa4SPCTSsnSTKTBhuOCzV2tK6pvB5u&#10;RoHL002Q1yKfXnaX45v9OOmTTpUaDvr3OYhAffgP/7W3WsF0nMLvmXg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s8DExQAAANwAAAAPAAAAAAAAAAAAAAAAAJgCAABkcnMv&#10;ZG93bnJldi54bWxQSwUGAAAAAAQABAD1AAAAigMAAAAA&#10;" fillcolor="black" stroked="f"/>
                    <v:oval id="Oval 1084" o:spid="_x0000_s1441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Fes8UA&#10;AADcAAAADwAAAGRycy9kb3ducmV2LnhtbESPT4vCMBTE74LfITxhb2vqoqLVKCKKi4cF/4B4ezTP&#10;ttq8lCRq99ubhQWPw8z8hpnOG1OJBzlfWlbQ6yYgiDOrS84VHA/rzxEIH5A1VpZJwS95mM/arSmm&#10;2j55R499yEWEsE9RQRFCnUrps4IM+q6tiaN3sc5giNLlUjt8Rrip5FeSDKXBkuNCgTUtC8pu+7tR&#10;4FaDTZC39ap//bmexnZ71mc9UOqj0ywmIAI14R3+b39rBf3eEP7OxCMgZ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V6zxQAAANwAAAAPAAAAAAAAAAAAAAAAAJgCAABkcnMv&#10;ZG93bnJldi54bWxQSwUGAAAAAAQABAD1AAAAigMAAAAA&#10;" fillcolor="black" stroked="f"/>
                    <v:oval id="Oval 1085" o:spid="_x0000_s1442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37KMYA&#10;AADcAAAADwAAAGRycy9kb3ducmV2LnhtbESPW2sCMRSE34X+h3AKfatZi5e6bpRSlEofCl0L4tth&#10;c9yLm5MlSXX9941Q8HGYmW+YbNWbVpzJ+dqygtEwAUFcWF1zqeBnt3l+BeEDssbWMim4kofV8mGQ&#10;Yarthb/pnIdSRAj7FBVUIXSplL6oyKAf2o44ekfrDIYoXSm1w0uEm1a+JMlUGqw5LlTY0XtFxSn/&#10;NQrcevIR5GmzHjdfzX5uPw/6oCdKPT32bwsQgfpwD/+3t1rBeDSD2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y37KMYAAADcAAAADwAAAAAAAAAAAAAAAACYAgAAZHJz&#10;L2Rvd25yZXYueG1sUEsFBgAAAAAEAAQA9QAAAIsDAAAAAA==&#10;" fillcolor="black" stroked="f"/>
                    <v:oval id="Oval 1086" o:spid="_x0000_s1443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JvWsIA&#10;AADcAAAADwAAAGRycy9kb3ducmV2LnhtbERPTYvCMBC9C/6HMMLeNHVRcbtGEVGUPQhWYfE2NLNt&#10;tZmUJGr995uD4PHxvmeL1tTiTs5XlhUMBwkI4tzqigsFp+OmPwXhA7LG2jIpeJKHxbzbmWGq7YMP&#10;dM9CIWII+xQVlCE0qZQ+L8mgH9iGOHJ/1hkMEbpCaoePGG5q+ZkkE2mw4thQYkOrkvJrdjMK3Hq8&#10;DfK6WY8u+8vvl/0567MeK/XRa5ffIAK14S1+uXdawWgY18Yz8Qj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sm9awgAAANwAAAAPAAAAAAAAAAAAAAAAAJgCAABkcnMvZG93&#10;bnJldi54bWxQSwUGAAAAAAQABAD1AAAAhwMAAAAA&#10;" fillcolor="black" stroked="f"/>
                    <v:oval id="Oval 1087" o:spid="_x0000_s1444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7KwcQA&#10;AADcAAAADwAAAGRycy9kb3ducmV2LnhtbESPQYvCMBSE78L+h/AEb2uqqGg1yiLKLh4E3QXx9mie&#10;bbV5KUnU+u+NsOBxmJlvmNmiMZW4kfOlZQW9bgKCOLO65FzB3+/6cwzCB2SNlWVS8CAPi/lHa4ap&#10;tnfe0W0fchEh7FNUUIRQp1L6rCCDvmtr4uidrDMYonS51A7vEW4q2U+SkTRYclwosKZlQdllfzUK&#10;3Gr4HeRlvRqct+fDxG6O+qiHSnXazdcURKAmvMP/7R+tYNCbwOtMP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+ysHEAAAA3AAAAA8AAAAAAAAAAAAAAAAAmAIAAGRycy9k&#10;b3ducmV2LnhtbFBLBQYAAAAABAAEAPUAAACJAwAAAAA=&#10;" fillcolor="black" stroked="f"/>
                    <v:oval id="Oval 1088" o:spid="_x0000_s1445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ip4cIA&#10;AADcAAAADwAAAGRycy9kb3ducmV2LnhtbERPTYvCMBC9C/6HMAt703RFRatRZFFWPAh2F8Tb0Ixt&#10;tZmUJKv135uD4PHxvufL1tTiRs5XlhV89RMQxLnVFRcK/n43vQkIH5A11pZJwYM8LBfdzhxTbe98&#10;oFsWChFD2KeooAyhSaX0eUkGfd82xJE7W2cwROgKqR3eY7ip5SBJxtJgxbGhxIa+S8qv2b9R4Naj&#10;nyCvm/Xwsr8cp3Z30ic9Uurzo13NQARqw1v8cm+1guEgzo9n4hG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qKnhwgAAANwAAAAPAAAAAAAAAAAAAAAAAJgCAABkcnMvZG93&#10;bnJldi54bWxQSwUGAAAAAAQABAD1AAAAhwMAAAAA&#10;" fillcolor="black" stroked="f"/>
                    <v:oval id="Oval 1089" o:spid="_x0000_s1446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QMesYA&#10;AADcAAAADwAAAGRycy9kb3ducmV2LnhtbESPQWvCQBSE7wX/w/KE3uomQUtNXYOIovRQqAri7ZF9&#10;TWKyb8PuVtN/3y0Uehxm5htmUQymEzdyvrGsIJ0kIIhLqxuuFJyO26cXED4ga+wsk4Jv8lAsRw8L&#10;zLW98wfdDqESEcI+RwV1CH0upS9rMugntieO3qd1BkOUrpLa4T3CTSezJHmWBhuOCzX2tK6pbA9f&#10;RoHbzHZBttvN9Pp+Pc/t20Vf9Eypx/GwegURaAj/4b/2XiuYZin8no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QMesYAAADcAAAADwAAAAAAAAAAAAAAAACYAgAAZHJz&#10;L2Rvd25yZXYueG1sUEsFBgAAAAAEAAQA9QAAAIsDAAAAAA==&#10;" fillcolor="black" stroked="f"/>
                    <v:oval id="Oval 1090" o:spid="_x0000_s1447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aSDcUA&#10;AADcAAAADwAAAGRycy9kb3ducmV2LnhtbESPQWvCQBSE7wX/w/IEb7pp0FJT1yASafFQ0ArF2yP7&#10;mkSzb8Puqum/7wpCj8PMfMMs8t604krON5YVPE8SEMSl1Q1XCg5fm/ErCB+QNbaWScEveciXg6cF&#10;ZtreeEfXfahEhLDPUEEdQpdJ6cuaDPqJ7Yij92OdwRClq6R2eItw08o0SV6kwYbjQo0drWsqz/uL&#10;UeCK2XuQ500xPX2evud2e9RHPVNqNOxXbyAC9eE//Gh/aAXTNIX7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NpINxQAAANwAAAAPAAAAAAAAAAAAAAAAAJgCAABkcnMv&#10;ZG93bnJldi54bWxQSwUGAAAAAAQABAD1AAAAigMAAAAA&#10;" fillcolor="black" stroked="f"/>
                  </v:group>
                  <v:group id="Group 1091" o:spid="_x0000_s1448" style="position:absolute;left:8739;top:1419;width:2029;height:2045" coordorigin="8739,1419" coordsize="2029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    <v:oval id="Oval 1092" o:spid="_x0000_s1449" style="position:absolute;left:873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Ov4sUA&#10;AADcAAAADwAAAGRycy9kb3ducmV2LnhtbESPQWvCQBSE7wX/w/IEb7ppiKWmrkFEafFQ0ArF2yP7&#10;mkSzb8Puqum/7wpCj8PMfMPMi9604krON5YVPE8SEMSl1Q1XCg5fm/ErCB+QNbaWScEveSgWg6c5&#10;5treeEfXfahEhLDPUUEdQpdL6cuaDPqJ7Yij92OdwRClq6R2eItw08o0SV6kwYbjQo0drWoqz/uL&#10;UeDW0/cgz5t1dvo8fc/s9qiPeqrUaNgv30AE6sN/+NH+0AqyNIP7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6/ixQAAANwAAAAPAAAAAAAAAAAAAAAAAJgCAABkcnMv&#10;ZG93bnJldi54bWxQSwUGAAAAAAQABAD1AAAAigMAAAAA&#10;" fillcolor="black" stroked="f"/>
                    <v:oval id="Oval 1093" o:spid="_x0000_s1450" style="position:absolute;left:923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8KecYA&#10;AADcAAAADwAAAGRycy9kb3ducmV2LnhtbESPQWvCQBSE70L/w/IK3nRjMKWNrqEUpaWHgmlBvD2y&#10;zySafRt2V03/fbcgeBxm5htmWQymExdyvrWsYDZNQBBXVrdcK/j53kyeQfiArLGzTAp+yUOxehgt&#10;Mdf2ylu6lKEWEcI+RwVNCH0upa8aMuintieO3sE6gyFKV0vt8BrhppNpkjxJgy3HhQZ7emuoOpVn&#10;o8Cts/cgT5v1/Ph13L3Yz73e60yp8ePwugARaAj38K39oRXM0wz+z8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8KecYAAADcAAAADwAAAAAAAAAAAAAAAACYAgAAZHJz&#10;L2Rvd25yZXYueG1sUEsFBgAAAAAEAAQA9QAAAIsDAAAAAA==&#10;" fillcolor="black" stroked="f"/>
                    <v:oval id="Oval 1094" o:spid="_x0000_s1451" style="position:absolute;left:873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2UDsYA&#10;AADcAAAADwAAAGRycy9kb3ducmV2LnhtbESPQWvCQBSE74X+h+UVequbShRNXUMpBqUHQVsQb4/s&#10;axKTfRt2V43/visUehxm5htmkQ+mExdyvrGs4HWUgCAurW64UvD9VbzMQPiArLGzTApu5CFfPj4s&#10;MNP2yju67EMlIoR9hgrqEPpMSl/WZNCPbE8cvR/rDIYoXSW1w2uEm06Ok2QqDTYcF2rs6aOmst2f&#10;jQK3mqyDbItVetqeDnP7edRHPVHq+Wl4fwMRaAj/4b/2RitIx1O4n4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2UDsYAAADcAAAADwAAAAAAAAAAAAAAAACYAgAAZHJz&#10;L2Rvd25yZXYueG1sUEsFBgAAAAAEAAQA9QAAAIsDAAAAAA==&#10;" fillcolor="black" stroked="f"/>
                    <v:oval id="Oval 1095" o:spid="_x0000_s1452" style="position:absolute;left:9725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ExlcUA&#10;AADcAAAADwAAAGRycy9kb3ducmV2LnhtbESPQWsCMRSE74X+h/AEb5pV1OrWKEUUiwdBK4i3x+Z1&#10;d3XzsiRRt//eCEKPw8x8w0znjanEjZwvLSvodRMQxJnVJecKDj+rzhiED8gaK8uk4I88zGfvb1NM&#10;tb3zjm77kIsIYZ+igiKEOpXSZwUZ9F1bE0fv1zqDIUqXS+3wHuGmkv0kGUmDJceFAmtaFJRd9lej&#10;wC2H6yAvq+XgvD0fJ3Zz0ic9VKrdar4+QQRqwn/41f7WCgb9D3iei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QTGVxQAAANwAAAAPAAAAAAAAAAAAAAAAAJgCAABkcnMv&#10;ZG93bnJldi54bWxQSwUGAAAAAAQABAD1AAAAigMAAAAA&#10;" fillcolor="black" stroked="f"/>
                    <v:oval id="Oval 1096" o:spid="_x0000_s1453" style="position:absolute;left:9725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6l58IA&#10;AADcAAAADwAAAGRycy9kb3ducmV2LnhtbERPTYvCMBC9C/6HMAt703RFRatRZFFWPAh2F8Tb0Ixt&#10;tZmUJKv135uD4PHxvufL1tTiRs5XlhV89RMQxLnVFRcK/n43vQkIH5A11pZJwYM8LBfdzhxTbe98&#10;oFsWChFD2KeooAyhSaX0eUkGfd82xJE7W2cwROgKqR3eY7ip5SBJxtJgxbGhxIa+S8qv2b9R4Naj&#10;nyCvm/Xwsr8cp3Z30ic9Uurzo13NQARqw1v8cm+1guEgro1n4hG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3qXnwgAAANwAAAAPAAAAAAAAAAAAAAAAAJgCAABkcnMvZG93&#10;bnJldi54bWxQSwUGAAAAAAQABAD1AAAAhwMAAAAA&#10;" fillcolor="black" stroked="f"/>
                    <v:oval id="Oval 1097" o:spid="_x0000_s1454" style="position:absolute;left:10218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IAfMUA&#10;AADcAAAADwAAAGRycy9kb3ducmV2LnhtbESPT4vCMBTE7wt+h/CEva2pootWo4goiocF/4B4ezTP&#10;ttq8lCSr9dsbYWGPw8z8hpnMGlOJOzlfWlbQ7SQgiDOrS84VHA+rryEIH5A1VpZJwZM8zKatjwmm&#10;2j54R/d9yEWEsE9RQRFCnUrps4IM+o6tiaN3sc5giNLlUjt8RLipZC9JvqXBkuNCgTUtCspu+1+j&#10;wC0H6yBvq2X/+nM9jez2rM96oNRnu5mPQQRqwn/4r73RCvq9EbzPx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kgB8xQAAANwAAAAPAAAAAAAAAAAAAAAAAJgCAABkcnMv&#10;ZG93bnJldi54bWxQSwUGAAAAAAQABAD1AAAAigMAAAAA&#10;" fillcolor="black" stroked="f"/>
                    <v:oval id="Oval 1098" o:spid="_x0000_s1455" style="position:absolute;left:873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E/PMEA&#10;AADcAAAADwAAAGRycy9kb3ducmV2LnhtbERPy4rCMBTdC/5DuIK7MfXJTDWKiOLgQlAHBneX5tpW&#10;m5uSRO38vVkMuDyc92zRmEo8yPnSsoJ+LwFBnFldcq7g57T5+AThA7LGyjIp+CMPi3m7NcNU2ycf&#10;6HEMuYgh7FNUUIRQp1L6rCCDvmdr4shdrDMYInS51A6fMdxUcpAkE2mw5NhQYE2rgrLb8W4UuPV4&#10;G+Rtsx5d99ffL7s767MeK9XtNMspiEBNeIv/3d9awWgY58cz8Qj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9xPzzBAAAA3AAAAA8AAAAAAAAAAAAAAAAAmAIAAGRycy9kb3du&#10;cmV2LnhtbFBLBQYAAAAABAAEAPUAAACGAwAAAAA=&#10;" fillcolor="black" stroked="f"/>
                    <v:oval id="Oval 1099" o:spid="_x0000_s1456" style="position:absolute;left:923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2ap8YA&#10;AADcAAAADwAAAGRycy9kb3ducmV2LnhtbESPT2sCMRTE7wW/Q3hCbzWrVanbjSJFqXgodC2It8fm&#10;df+4eVmSVLff3giFHoeZ+Q2TrXrTigs5X1tWMB4lIIgLq2suFXwdtk8vIHxA1thaJgW/5GG1HDxk&#10;mGp75U+65KEUEcI+RQVVCF0qpS8qMuhHtiOO3rd1BkOUrpTa4TXCTSsnSTKXBmuOCxV29FZRcc5/&#10;jAK3mb0Hed5ups1Hc1zY/Umf9Eypx2G/fgURqA//4b/2TiuYPo/hfiYe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D2ap8YAAADcAAAADwAAAAAAAAAAAAAAAACYAgAAZHJz&#10;L2Rvd25yZXYueG1sUEsFBgAAAAAEAAQA9QAAAIsDAAAAAA==&#10;" fillcolor="black" stroked="f"/>
                    <v:oval id="Oval 1100" o:spid="_x0000_s1457" style="position:absolute;left:873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8E0MUA&#10;AADcAAAADwAAAGRycy9kb3ducmV2LnhtbESPT2sCMRTE74LfIbxCb5qt/6hbo4goSg+CWhBvj83r&#10;7urmZUlSXb+9KQgeh5n5DTOZNaYSV3K+tKzgo5uAIM6sLjlX8HNYdT5B+ICssbJMCu7kYTZttyaY&#10;anvjHV33IRcRwj5FBUUIdSqlzwoy6Lu2Jo7er3UGQ5Qul9rhLcJNJXtJMpIGS44LBda0KCi77P+M&#10;ArccroO8rJaD8/Z8HNvvkz7poVLvb838C0SgJrzCz/ZGKxj0e/B/Jh4B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7wTQxQAAANwAAAAPAAAAAAAAAAAAAAAAAJgCAABkcnMv&#10;ZG93bnJldi54bWxQSwUGAAAAAAQABAD1AAAAigMAAAAA&#10;" fillcolor="black" stroked="f"/>
                    <v:oval id="Oval 1101" o:spid="_x0000_s1458" style="position:absolute;left:9725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OhS8UA&#10;AADcAAAADwAAAGRycy9kb3ducmV2LnhtbESPQWsCMRSE70L/Q3iCN81atehqlFIUSw+CVhBvj81z&#10;d3XzsiRR13/fFASPw8x8w8wWjanEjZwvLSvo9xIQxJnVJecK9r+r7hiED8gaK8uk4EEeFvO31gxT&#10;be+8pdsu5CJC2KeooAihTqX0WUEGfc/WxNE7WWcwROlyqR3eI9xU8j1JPqTBkuNCgTV9FZRddlej&#10;wC1H6yAvq+XwvDkfJvbnqI96pFSn3XxOQQRqwiv8bH9rBcPBAP7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o6FLxQAAANwAAAAPAAAAAAAAAAAAAAAAAJgCAABkcnMv&#10;ZG93bnJldi54bWxQSwUGAAAAAAQABAD1AAAAigMAAAAA&#10;" fillcolor="black" stroked="f"/>
                    <v:oval id="Oval 1102" o:spid="_x0000_s1459" style="position:absolute;left:9725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o5P8UA&#10;AADcAAAADwAAAGRycy9kb3ducmV2LnhtbESPQWsCMRSE70L/Q3gFb5ptXaXdGqWIongQtIXi7bF5&#10;3V3dvCxJ1PXfG0HwOMzMN8x42ppanMn5yrKCt34Cgji3uuJCwe/PovcBwgdkjbVlUnAlD9PJS2eM&#10;mbYX3tJ5FwoRIewzVFCG0GRS+rwkg75vG+Lo/VtnMETpCqkdXiLc1PI9SUbSYMVxocSGZiXlx93J&#10;KHDz4TLI42KeHjaHv0+73uu9HirVfW2/v0AEasMz/GivtIJ0kML9TDw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Sjk/xQAAANwAAAAPAAAAAAAAAAAAAAAAAJgCAABkcnMv&#10;ZG93bnJldi54bWxQSwUGAAAAAAQABAD1AAAAigMAAAAA&#10;" fillcolor="black" stroked="f"/>
                    <v:oval id="Oval 1103" o:spid="_x0000_s1460" style="position:absolute;left:10218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cpMYA&#10;AADcAAAADwAAAGRycy9kb3ducmV2LnhtbESPT2sCMRTE74LfITyht5rVuqWuZkWKYulBqC0Ub4/N&#10;c/+4eVmSVNdv3xQKHoeZ+Q2zXPWmFRdyvrasYDJOQBAXVtdcKvj63D6+gPABWWNrmRTcyMMqHw6W&#10;mGl75Q+6HEIpIoR9hgqqELpMSl9UZNCPbUccvZN1BkOUrpTa4TXCTSunSfIsDdYcFyrs6LWi4nz4&#10;MQrcJt0Fed5uZs2++Z7b96M+6lSph1G/XoAI1Id7+L/9phXMnlL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acpMYAAADcAAAADwAAAAAAAAAAAAAAAACYAgAAZHJz&#10;L2Rvd25yZXYueG1sUEsFBgAAAAAEAAQA9QAAAIsDAAAAAA==&#10;" fillcolor="black" stroked="f"/>
                    <v:oval id="Oval 1104" o:spid="_x0000_s1461" style="position:absolute;left:1071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QC08YA&#10;AADcAAAADwAAAGRycy9kb3ducmV2LnhtbESPQWvCQBSE74X+h+UVequbWpWaZpUiiuJBaFoQb4/s&#10;axLNvg27a4z/vlsQPA4z8w2TzXvTiI6cry0reB0kIIgLq2suFfx8r17eQfiArLGxTAqu5GE+e3zI&#10;MNX2wl/U5aEUEcI+RQVVCG0qpS8qMugHtiWO3q91BkOUrpTa4SXCTSOHSTKRBmuOCxW2tKioOOVn&#10;o8Atx+sgT6vl6Lg77qd2e9AHPVbq+an//AARqA/38K290QpGbxP4Px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9QC08YAAADcAAAADwAAAAAAAAAAAAAAAACYAgAAZHJz&#10;L2Rvd25yZXYueG1sUEsFBgAAAAAEAAQA9QAAAIsDAAAAAA==&#10;" fillcolor="black" stroked="f"/>
                    <v:oval id="Oval 1105" o:spid="_x0000_s1462" style="position:absolute;left:1071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inSMUA&#10;AADcAAAADwAAAGRycy9kb3ducmV2LnhtbESPQWsCMRSE70L/Q3iCt5q1arWrUUpRLB6EqlC8PTbP&#10;3dXNy5JEXf+9KRQ8DjPzDTOdN6YSV3K+tKyg101AEGdWl5wr2O+Wr2MQPiBrrCyTgjt5mM9eWlNM&#10;tb3xD123IRcRwj5FBUUIdSqlzwoy6Lu2Jo7e0TqDIUqXS+3wFuGmkm9J8i4NlhwXCqzpq6DsvL0Y&#10;BW4xXAV5Xi4Gp83p98OuD/qgh0p12s3nBESgJjzD/+1vrWDQH8Hf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KdIxQAAANwAAAAPAAAAAAAAAAAAAAAAAJgCAABkcnMv&#10;ZG93bnJldi54bWxQSwUGAAAAAAQABAD1AAAAigMAAAAA&#10;" fillcolor="black" stroked="f"/>
                    <v:oval id="Oval 1106" o:spid="_x0000_s1463" style="position:absolute;left:1071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czOsEA&#10;AADcAAAADwAAAGRycy9kb3ducmV2LnhtbERPy4rCMBTdC/5DuIK7MfXJTDWKiOLgQlAHBneX5tpW&#10;m5uSRO38vVkMuDyc92zRmEo8yPnSsoJ+LwFBnFldcq7g57T5+AThA7LGyjIp+CMPi3m7NcNU2ycf&#10;6HEMuYgh7FNUUIRQp1L6rCCDvmdr4shdrDMYInS51A6fMdxUcpAkE2mw5NhQYE2rgrLb8W4UuPV4&#10;G+Rtsx5d99ffL7s767MeK9XtNMspiEBNeIv/3d9awWgY18Yz8Qj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HMzrBAAAA3AAAAA8AAAAAAAAAAAAAAAAAmAIAAGRycy9kb3du&#10;cmV2LnhtbFBLBQYAAAAABAAEAPUAAACGAwAAAAA=&#10;" fillcolor="black" stroked="f"/>
                    <v:oval id="Oval 1107" o:spid="_x0000_s1464" style="position:absolute;left:1071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uWocYA&#10;AADcAAAADwAAAGRycy9kb3ducmV2LnhtbESPT2sCMRTE70K/Q3iF3jTb+gddjVJEafEguAri7bF5&#10;3V3dvCxJqttv3wiCx2FmfsPMFq2pxZWcrywreO8lIIhzqysuFBz26+4YhA/IGmvLpOCPPCzmL50Z&#10;ptreeEfXLBQiQtinqKAMoUml9HlJBn3PNsTR+7HOYIjSFVI7vEW4qeVHkoykwYrjQokNLUvKL9mv&#10;UeBWw68gL+vV4Lw9Hyd2c9InPVTq7bX9nIII1IZn+NH+1goG/Qn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uWocYAAADcAAAADwAAAAAAAAAAAAAAAACYAgAAZHJz&#10;L2Rvd25yZXYueG1sUEsFBgAAAAAEAAQA9QAAAIsDAAAAAA==&#10;" fillcolor="black" stroked="f"/>
                    <v:oval id="Oval 1108" o:spid="_x0000_s1465" style="position:absolute;left:923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dMQcMA&#10;AADcAAAADwAAAGRycy9kb3ducmV2LnhtbERPz2vCMBS+C/sfwhvspulGla0aZYyWyQ6CbiDeHs1b&#10;W21eSpK19b9fDoLHj+/3ajOaVvTkfGNZwfMsAUFcWt1wpeDnu5i+gvABWWNrmRRcycNm/TBZYabt&#10;wHvqD6ESMYR9hgrqELpMSl/WZNDPbEccuV/rDIYIXSW1wyGGm1a+JMlCGmw4NtTY0UdN5eXwZxS4&#10;fP4Z5KXI0/PufHyzXyd90nOlnh7H9yWIQGO4i2/urVaQpnF+PBOP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dMQcMAAADcAAAADwAAAAAAAAAAAAAAAACYAgAAZHJzL2Rv&#10;d25yZXYueG1sUEsFBgAAAAAEAAQA9QAAAIgDAAAAAA==&#10;" fillcolor="black" stroked="f"/>
                    <v:oval id="Oval 1109" o:spid="_x0000_s1466" style="position:absolute;left:10218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vp2sYA&#10;AADcAAAADwAAAGRycy9kb3ducmV2LnhtbESPQWvCQBSE74L/YXmF3urGEqVNXUVKgtKDYFoo3h7Z&#10;1ySafRt2txr/vVsoeBxm5htmsRpMJ87kfGtZwXSSgCCurG65VvD1WTy9gPABWWNnmRRcycNqOR4t&#10;MNP2wns6l6EWEcI+QwVNCH0mpa8aMugntieO3o91BkOUrpba4SXCTSefk2QuDbYcFxrs6b2h6lT+&#10;GgUun22CPBV5etwdv1/tx0Ef9Eypx4dh/QYi0BDu4f/2VitI0yn8nY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vp2sYAAADcAAAADwAAAAAAAAAAAAAAAACYAgAAZHJz&#10;L2Rvd25yZXYueG1sUEsFBgAAAAAEAAQA9QAAAIsDAAAAAA==&#10;" fillcolor="black" stroked="f"/>
                    <v:oval id="Oval 1110" o:spid="_x0000_s1467" style="position:absolute;left:923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l3rcUA&#10;AADcAAAADwAAAGRycy9kb3ducmV2LnhtbESPQWvCQBSE7wX/w/IEb7ppiKWmrkFEafFQ0ArF2yP7&#10;mkSzb8Puqum/7wpCj8PMfMPMi9604krON5YVPE8SEMSl1Q1XCg5fm/ErCB+QNbaWScEveSgWg6c5&#10;5treeEfXfahEhLDPUUEdQpdL6cuaDPqJ7Yij92OdwRClq6R2eItw08o0SV6kwYbjQo0drWoqz/uL&#10;UeDW0/cgz5t1dvo8fc/s9qiPeqrUaNgv30AE6sN/+NH+0AqyLIX7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6XetxQAAANwAAAAPAAAAAAAAAAAAAAAAAJgCAABkcnMv&#10;ZG93bnJldi54bWxQSwUGAAAAAAQABAD1AAAAigMAAAAA&#10;" fillcolor="black" stroked="f"/>
                    <v:oval id="Oval 1111" o:spid="_x0000_s1468" style="position:absolute;left:10218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XSNsUA&#10;AADcAAAADwAAAGRycy9kb3ducmV2LnhtbESPQWsCMRSE70L/Q3gFb5ptXaXdGqWIongQtIXi7bF5&#10;3V3dvCxJ1PXfG0HwOMzMN8x42ppanMn5yrKCt34Cgji3uuJCwe/PovcBwgdkjbVlUnAlD9PJS2eM&#10;mbYX3tJ5FwoRIewzVFCG0GRS+rwkg75vG+Lo/VtnMETpCqkdXiLc1PI9SUbSYMVxocSGZiXlx93J&#10;KHDz4TLI42KeHjaHv0+73uu9HirVfW2/v0AEasMz/GivtII0HcD9TDw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pdI2xQAAANwAAAAPAAAAAAAAAAAAAAAAAJgCAABkcnMv&#10;ZG93bnJldi54bWxQSwUGAAAAAAQABAD1AAAAigMAAAAA&#10;" fillcolor="black" stroked="f"/>
                  </v:group>
                </v:group>
                <v:group id="Group 1112" o:spid="_x0000_s1469" style="position:absolute;left:851;top:12779;width:9917;height:2045" coordorigin="851,1419" coordsize="9917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uGG8UAAADc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7hhvFAAAA3AAA&#10;AA8AAAAAAAAAAAAAAAAAqgIAAGRycy9kb3ducmV2LnhtbFBLBQYAAAAABAAEAPoAAACcAwAAAAA=&#10;">
                  <v:group id="Group 1113" o:spid="_x0000_s1470" style="position:absolute;left:851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      <v:oval id="Oval 1114" o:spid="_x0000_s1471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JxrsUA&#10;AADcAAAADwAAAGRycy9kb3ducmV2LnhtbESPQWvCQBSE70L/w/IK3nRTiWJT11BKxNKDoBaKt0f2&#10;NYlm34bdVdN/3xUEj8PMfMMs8t604kLON5YVvIwTEMSl1Q1XCr73q9EchA/IGlvLpOCPPOTLp8EC&#10;M22vvKXLLlQiQthnqKAOocuk9GVNBv3YdsTR+7XOYIjSVVI7vEa4aeUkSWbSYMNxocaOPmoqT7uz&#10;UeCK6TrI06pIj5vjz6v9OuiDnio1fO7f30AE6sMjfG9/agVpOoPbmX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0nGuxQAAANwAAAAPAAAAAAAAAAAAAAAAAJgCAABkcnMv&#10;ZG93bnJldi54bWxQSwUGAAAAAAQABAD1AAAAigMAAAAA&#10;" fillcolor="black" stroked="f"/>
                    <v:oval id="Oval 1115" o:spid="_x0000_s1472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7UNcUA&#10;AADcAAAADwAAAGRycy9kb3ducmV2LnhtbESPQWsCMRSE70L/Q3gFb5ptWbXdGqWIongQtIXi7bF5&#10;3V3dvCxJ1PXfG0HwOMzMN8x42ppanMn5yrKCt34Cgji3uuJCwe/PovcBwgdkjbVlUnAlD9PJS2eM&#10;mbYX3tJ5FwoRIewzVFCG0GRS+rwkg75vG+Lo/VtnMETpCqkdXiLc1PI9SYbSYMVxocSGZiXlx93J&#10;KHDzwTLI42KeHjaHv0+73uu9HijVfW2/v0AEasMz/GivtII0HcH9TDw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ntQ1xQAAANwAAAAPAAAAAAAAAAAAAAAAAJgCAABkcnMv&#10;ZG93bnJldi54bWxQSwUGAAAAAAQABAD1AAAAigMAAAAA&#10;" fillcolor="black" stroked="f"/>
                    <v:oval id="Oval 1116" o:spid="_x0000_s1473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FAR8MA&#10;AADcAAAADwAAAGRycy9kb3ducmV2LnhtbERPz2vCMBS+C/sfwhvspulGla0aZYyWyQ6CbiDeHs1b&#10;W21eSpK19b9fDoLHj+/3ajOaVvTkfGNZwfMsAUFcWt1wpeDnu5i+gvABWWNrmRRcycNm/TBZYabt&#10;wHvqD6ESMYR9hgrqELpMSl/WZNDPbEccuV/rDIYIXSW1wyGGm1a+JMlCGmw4NtTY0UdN5eXwZxS4&#10;fP4Z5KXI0/PufHyzXyd90nOlnh7H9yWIQGO4i2/urVaQpnFtPBOP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FAR8MAAADcAAAADwAAAAAAAAAAAAAAAACYAgAAZHJzL2Rv&#10;d25yZXYueG1sUEsFBgAAAAAEAAQA9QAAAIgDAAAAAA==&#10;" fillcolor="black" stroked="f"/>
                    <v:oval id="Oval 1117" o:spid="_x0000_s1474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3l3MYA&#10;AADcAAAADwAAAGRycy9kb3ducmV2LnhtbESPT2sCMRTE70K/Q3iF3mq2ZRXdmpVSFKUHwbVQvD02&#10;r/vHzcuSpLp+e1MoeBxm5jfMYjmYTpzJ+caygpdxAoK4tLrhSsHXYf08A+EDssbOMim4kodl/jBa&#10;YKbthfd0LkIlIoR9hgrqEPpMSl/WZNCPbU8cvR/rDIYoXSW1w0uEm06+JslUGmw4LtTY00dN5an4&#10;NQrcarIJ8rRepe2u/Z7bz6M+6olST4/D+xuIQEO4h//bW60gTef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3l3MYAAADcAAAADwAAAAAAAAAAAAAAAACYAgAAZHJz&#10;L2Rvd25yZXYueG1sUEsFBgAAAAAEAAQA9QAAAIsDAAAAAA==&#10;" fillcolor="black" stroked="f"/>
                    <v:oval id="Oval 1118" o:spid="_x0000_s1475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7anMIA&#10;AADcAAAADwAAAGRycy9kb3ducmV2LnhtbERPy4rCMBTdD/gP4Qqz09TBilajiCgOLgZ8gLi7NNe2&#10;2tyUJGrn781iYJaH854tWlOLJzlfWVYw6CcgiHOrKy4UnI6b3hiED8gaa8uk4Jc8LOadjxlm2r54&#10;T89DKEQMYZ+hgjKEJpPS5yUZ9H3bEEfuap3BEKErpHb4iuGmll9JMpIGK44NJTa0Kim/Hx5GgVun&#10;2yDvm/Xw9nM7T+zuoi86Veqz2y6nIAK14V/85/7WCoZpnB/PxCM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rtqcwgAAANwAAAAPAAAAAAAAAAAAAAAAAJgCAABkcnMvZG93&#10;bnJldi54bWxQSwUGAAAAAAQABAD1AAAAhwMAAAAA&#10;" fillcolor="black" stroked="f"/>
                    <v:oval id="Oval 1119" o:spid="_x0000_s1476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J/B8UA&#10;AADcAAAADwAAAGRycy9kb3ducmV2LnhtbESPQWvCQBSE74X+h+UJ3upGMdJGVymSoPQgaAvi7ZF9&#10;JtHs27C7avrvu4VCj8PMfMMsVr1pxZ2cbywrGI8SEMSl1Q1XCr4+i5dXED4ga2wtk4Jv8rBaPj8t&#10;MNP2wXu6H0IlIoR9hgrqELpMSl/WZNCPbEccvbN1BkOUrpLa4SPCTSsnSTKTBhuOCzV2tK6pvB5u&#10;RoHL002Q1yKfXnaX45v9OOmTTpUaDvr3OYhAffgP/7W3WsE0HcPvmXg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4n8HxQAAANwAAAAPAAAAAAAAAAAAAAAAAJgCAABkcnMv&#10;ZG93bnJldi54bWxQSwUGAAAAAAQABAD1AAAAigMAAAAA&#10;" fillcolor="black" stroked="f"/>
                    <v:oval id="Oval 1120" o:spid="_x0000_s1477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DhcMYA&#10;AADcAAAADwAAAGRycy9kb3ducmV2LnhtbESPQWvCQBSE70L/w/IK3nRjMKWNrqEUpaWHgmlBvD2y&#10;zySafRt2V03/fbcgeBxm5htmWQymExdyvrWsYDZNQBBXVrdcK/j53kyeQfiArLGzTAp+yUOxehgt&#10;Mdf2ylu6lKEWEcI+RwVNCH0upa8aMuintieO3sE6gyFKV0vt8BrhppNpkjxJgy3HhQZ7emuoOpVn&#10;o8Cts/cgT5v1/Ph13L3Yz73e60yp8ePwugARaAj38K39oRXMsxT+z8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DhcMYAAADcAAAADwAAAAAAAAAAAAAAAACYAgAAZHJz&#10;L2Rvd25yZXYueG1sUEsFBgAAAAAEAAQA9QAAAIsDAAAAAA==&#10;" fillcolor="black" stroked="f"/>
                    <v:oval id="Oval 1121" o:spid="_x0000_s1478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E68YA&#10;AADcAAAADwAAAGRycy9kb3ducmV2LnhtbESPT2sCMRTE74LfITyht5rVuqWuZkWKYulBqC0Ub4/N&#10;c/+4eVmSVNdv3xQKHoeZ+Q2zXPWmFRdyvrasYDJOQBAXVtdcKvj63D6+gPABWWNrmRTcyMMqHw6W&#10;mGl75Q+6HEIpIoR9hgqqELpMSl9UZNCPbUccvZN1BkOUrpTa4TXCTSunSfIsDdYcFyrs6LWi4nz4&#10;MQrcJt0Fed5uZs2++Z7b96M+6lSph1G/XoAI1Id7+L/9phXM0i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xE68YAAADcAAAADwAAAAAAAAAAAAAAAACYAgAAZHJz&#10;L2Rvd25yZXYueG1sUEsFBgAAAAAEAAQA9QAAAIsDAAAAAA==&#10;" fillcolor="black" stroked="f"/>
                    <v:oval id="Oval 1122" o:spid="_x0000_s1479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Xcn8YA&#10;AADcAAAADwAAAGRycy9kb3ducmV2LnhtbESPT2sCMRTE70K/Q3iF3jRb2RW7NStFlJYeBG2heHts&#10;XvePm5clSXX99qYgeBxm5jfMYjmYTpzI+caygudJAoK4tLrhSsH312Y8B+EDssbOMim4kIdl8TBa&#10;YK7tmXd02odKRAj7HBXUIfS5lL6syaCf2J44er/WGQxRukpqh+cIN52cJslMGmw4LtTY06qm8rj/&#10;MwrcOnsP8rhZp+22/Xmxnwd90JlST4/D2yuIQEO4h2/tD60gzVL4PxOPgCy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Xcn8YAAADcAAAADwAAAAAAAAAAAAAAAACYAgAAZHJz&#10;L2Rvd25yZXYueG1sUEsFBgAAAAAEAAQA9QAAAIsDAAAAAA==&#10;" fillcolor="black" stroked="f"/>
                    <v:oval id="Oval 1123" o:spid="_x0000_s1480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l5BMUA&#10;AADcAAAADwAAAGRycy9kb3ducmV2LnhtbESPQWsCMRSE7wX/Q3hCbzWruKWuRhFRFA+FqiDeHpvn&#10;7urmZUlSXf+9EQo9DjPzDTOZtaYWN3K+sqyg30tAEOdWV1woOOxXH18gfEDWWFsmBQ/yMJt23iaY&#10;aXvnH7rtQiEihH2GCsoQmkxKn5dk0PdsQxy9s3UGQ5SukNrhPcJNLQdJ8ikNVhwXSmxoUVJ+3f0a&#10;BW6ZroO8rpbDy/flOLLbkz7pVKn3bjsfgwjUhv/wX3ujFQzTFF5n4hGQ0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2XkExQAAANwAAAAPAAAAAAAAAAAAAAAAAJgCAABkcnMv&#10;ZG93bnJldi54bWxQSwUGAAAAAAQABAD1AAAAigMAAAAA&#10;" fillcolor="black" stroked="f"/>
                    <v:oval id="Oval 1124" o:spid="_x0000_s1481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vnc8YA&#10;AADcAAAADwAAAGRycy9kb3ducmV2LnhtbESPT2vCQBTE7wW/w/KE3urGYkSjaxCJtPRQ8A+It0f2&#10;mUSzb8PuVtNv3y0Uehxm5jfMMu9NK+7kfGNZwXiUgCAurW64UnA8bF9mIHxA1thaJgXf5CFfDZ6W&#10;mGn74B3d96ESEcI+QwV1CF0mpS9rMuhHtiOO3sU6gyFKV0nt8BHhppWvSTKVBhuOCzV2tKmpvO2/&#10;jAJXpG9B3rbF5Pp5Pc3tx1mfdarU87BfL0AE6sN/+K/9rhVM0i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vnc8YAAADcAAAADwAAAAAAAAAAAAAAAACYAgAAZHJz&#10;L2Rvd25yZXYueG1sUEsFBgAAAAAEAAQA9QAAAIsDAAAAAA==&#10;" fillcolor="black" stroked="f"/>
                    <v:oval id="Oval 1125" o:spid="_x0000_s1482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C6MYA&#10;AADcAAAADwAAAGRycy9kb3ducmV2LnhtbESPT2sCMRTE74V+h/AK3jTb4la7NUoRRfEg+AfE22Pz&#10;uru6eVmSqOu3NwWhx2FmfsOMJq2pxZWcrywreO8lIIhzqysuFOx38+4QhA/IGmvLpOBOHibj15cR&#10;ZtreeEPXbShEhLDPUEEZQpNJ6fOSDPqebYij92udwRClK6R2eItwU8uPJPmUBiuOCyU2NC0pP28v&#10;RoGbpYsgz/NZ/7Q+Hb7s6qiPOlWq89b+fIMI1Ib/8LO91Ar66QD+zsQjIM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dC6MYAAADcAAAADwAAAAAAAAAAAAAAAACYAgAAZHJz&#10;L2Rvd25yZXYueG1sUEsFBgAAAAAEAAQA9QAAAIsDAAAAAA==&#10;" fillcolor="black" stroked="f"/>
                    <v:oval id="Oval 1126" o:spid="_x0000_s1483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jWmsIA&#10;AADcAAAADwAAAGRycy9kb3ducmV2LnhtbERPy4rCMBTdD/gP4Qqz09TBilajiCgOLgZ8gLi7NNe2&#10;2tyUJGrn781iYJaH854tWlOLJzlfWVYw6CcgiHOrKy4UnI6b3hiED8gaa8uk4Jc8LOadjxlm2r54&#10;T89DKEQMYZ+hgjKEJpPS5yUZ9H3bEEfuap3BEKErpHb4iuGmll9JMpIGK44NJTa0Kim/Hx5GgVun&#10;2yDvm/Xw9nM7T+zuoi86Veqz2y6nIAK14V/85/7WCoZpXBvPxCM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2NaawgAAANwAAAAPAAAAAAAAAAAAAAAAAJgCAABkcnMvZG93&#10;bnJldi54bWxQSwUGAAAAAAQABAD1AAAAhwMAAAAA&#10;" fillcolor="black" stroked="f"/>
                    <v:oval id="Oval 1127" o:spid="_x0000_s1484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RzAcUA&#10;AADcAAAADwAAAGRycy9kb3ducmV2LnhtbESPT2sCMRTE7wW/Q3hCbzWruKJbsyKitHgQ1ELx9ti8&#10;7h83L0uS6vbbN0Khx2FmfsMsV71pxY2cry0rGI8SEMSF1TWXCj7Ou5c5CB+QNbaWScEPeVjlg6cl&#10;Ztre+Ui3UyhFhLDPUEEVQpdJ6YuKDPqR7Yij92WdwRClK6V2eI9w08pJksykwZrjQoUdbSoqrqdv&#10;o8Bt07cgr7vttDk0nwu7v+iLTpV6HvbrVxCB+vAf/mu/awXTdAGPM/EI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lHMBxQAAANwAAAAPAAAAAAAAAAAAAAAAAJgCAABkcnMv&#10;ZG93bnJldi54bWxQSwUGAAAAAAQABAD1AAAAigMAAAAA&#10;" fillcolor="black" stroked="f"/>
                    <v:oval id="Oval 1128" o:spid="_x0000_s1485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IQIcIA&#10;AADcAAAADwAAAGRycy9kb3ducmV2LnhtbERPTYvCMBC9C/6HMMLeNHVRWatRZFEUD8JWQbwNzdhW&#10;m0lJstr995uD4PHxvufL1tTiQc5XlhUMBwkI4tzqigsFp+Om/wXCB2SNtWVS8EcelotuZ46ptk/+&#10;oUcWChFD2KeooAyhSaX0eUkG/cA2xJG7WmcwROgKqR0+Y7ip5WeSTKTBimNDiQ19l5Tfs1+jwK3H&#10;2yDvm/Xodridp3Z/0Rc9Vuqj165mIAK14S1+uXdawWgS58cz8Qj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whAhwgAAANwAAAAPAAAAAAAAAAAAAAAAAJgCAABkcnMvZG93&#10;bnJldi54bWxQSwUGAAAAAAQABAD1AAAAhwMAAAAA&#10;" fillcolor="black" stroked="f"/>
                    <v:oval id="Oval 1129" o:spid="_x0000_s1486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61usUA&#10;AADcAAAADwAAAGRycy9kb3ducmV2LnhtbESPT4vCMBTE74LfITxhb2vqoqLVKCKKi4cF/4B4ezTP&#10;ttq8lCRq99ubhQWPw8z8hpnOG1OJBzlfWlbQ6yYgiDOrS84VHA/rzxEIH5A1VpZJwS95mM/arSmm&#10;2j55R499yEWEsE9RQRFCnUrps4IM+q6tiaN3sc5giNLlUjt8Rrip5FeSDKXBkuNCgTUtC8pu+7tR&#10;4FaDTZC39ap//bmexnZ71mc9UOqj0ywmIAI14R3+b39rBf1hD/7OxCMgZ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jrW6xQAAANwAAAAPAAAAAAAAAAAAAAAAAJgCAABkcnMv&#10;ZG93bnJldi54bWxQSwUGAAAAAAQABAD1AAAAigMAAAAA&#10;" fillcolor="black" stroked="f"/>
                    <v:oval id="Oval 1130" o:spid="_x0000_s1487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wrzcYA&#10;AADcAAAADwAAAGRycy9kb3ducmV2LnhtbESPQWvCQBSE74X+h+UVequbShRNXUMpBqUHQVsQb4/s&#10;axKTfRt2V43/visUehxm5htmkQ+mExdyvrGs4HWUgCAurW64UvD9VbzMQPiArLGzTApu5CFfPj4s&#10;MNP2yju67EMlIoR9hgrqEPpMSl/WZNCPbE8cvR/rDIYoXSW1w2uEm06Ok2QqDTYcF2rs6aOmst2f&#10;jQK3mqyDbItVetqeDnP7edRHPVHq+Wl4fwMRaAj/4b/2RitIp2O4n4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1wrzcYAAADcAAAADwAAAAAAAAAAAAAAAACYAgAAZHJz&#10;L2Rvd25yZXYueG1sUEsFBgAAAAAEAAQA9QAAAIsDAAAAAA==&#10;" fillcolor="black" stroked="f"/>
                    <v:oval id="Oval 1131" o:spid="_x0000_s1488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COVsYA&#10;AADcAAAADwAAAGRycy9kb3ducmV2LnhtbESPQWvCQBSE74X+h+UVequbWpWaZpUiiuJBaFoQb4/s&#10;axLNvg27a4z/vlsQPA4z8w2TzXvTiI6cry0reB0kIIgLq2suFfx8r17eQfiArLGxTAqu5GE+e3zI&#10;MNX2wl/U5aEUEcI+RQVVCG0qpS8qMugHtiWO3q91BkOUrpTa4SXCTSOHSTKRBmuOCxW2tKioOOVn&#10;o8Atx+sgT6vl6Lg77qd2e9AHPVbq+an//AARqA/38K290QpGkzf4Px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BCOVsYAAADcAAAADwAAAAAAAAAAAAAAAACYAgAAZHJz&#10;L2Rvd25yZXYueG1sUEsFBgAAAAAEAAQA9QAAAIsDAAAAAA==&#10;" fillcolor="black" stroked="f"/>
                    <v:oval id="Oval 1132" o:spid="_x0000_s1489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kWIsUA&#10;AADcAAAADwAAAGRycy9kb3ducmV2LnhtbESPQWvCQBSE70L/w/IK3nRTiWJT11BKxNKDoBaKt0f2&#10;NYlm34bdVdN/3xUEj8PMfMMs8t604kLON5YVvIwTEMSl1Q1XCr73q9EchA/IGlvLpOCPPOTLp8EC&#10;M22vvKXLLlQiQthnqKAOocuk9GVNBv3YdsTR+7XOYIjSVVI7vEa4aeUkSWbSYMNxocaOPmoqT7uz&#10;UeCK6TrI06pIj5vjz6v9OuiDnio1fO7f30AE6sMjfG9/agXpLIXbmX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+RYixQAAANwAAAAPAAAAAAAAAAAAAAAAAJgCAABkcnMv&#10;ZG93bnJldi54bWxQSwUGAAAAAAQABAD1AAAAigMAAAAA&#10;" fillcolor="black" stroked="f"/>
                    <v:oval id="Oval 1133" o:spid="_x0000_s1490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WzucYA&#10;AADcAAAADwAAAGRycy9kb3ducmV2LnhtbESPT2vCQBTE7wW/w/KE3urGYkSjaxCJtPRQ8A+It0f2&#10;mUSzb8PuVtNv3y0Uehxm5jfMMu9NK+7kfGNZwXiUgCAurW64UnA8bF9mIHxA1thaJgXf5CFfDZ6W&#10;mGn74B3d96ESEcI+QwV1CF0mpS9rMuhHtiOO3sU6gyFKV0nt8BHhppWvSTKVBhuOCzV2tKmpvO2/&#10;jAJXpG9B3rbF5Pp5Pc3tx1mfdarU87BfL0AE6sN/+K/9rhVMpi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WzucYAAADcAAAADwAAAAAAAAAAAAAAAACYAgAAZHJz&#10;L2Rvd25yZXYueG1sUEsFBgAAAAAEAAQA9QAAAIsDAAAAAA==&#10;" fillcolor="black" stroked="f"/>
                    <v:oval id="Oval 1134" o:spid="_x0000_s1491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ctzsUA&#10;AADcAAAADwAAAGRycy9kb3ducmV2LnhtbESPT4vCMBTE74LfITxhb5ruokW7RhFRlD0s+AcWb4/m&#10;bVttXkoStX77zYLgcZiZ3zDTeWtqcSPnK8sK3gcJCOLc6ooLBcfDuj8G4QOyxtoyKXiQh/ms25li&#10;pu2dd3Tbh0JECPsMFZQhNJmUPi/JoB/Yhjh6v9YZDFG6QmqH9wg3tfxIklQarDgulNjQsqT8sr8a&#10;BW412gR5Wa+G5+/zz8R+nfRJj5R667WLTxCB2vAKP9tbrWCYpvB/Jh4BO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y3OxQAAANwAAAAPAAAAAAAAAAAAAAAAAJgCAABkcnMv&#10;ZG93bnJldi54bWxQSwUGAAAAAAQABAD1AAAAigMAAAAA&#10;" fillcolor="black" stroked="f"/>
                    <v:oval id="Oval 1135" o:spid="_x0000_s1492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uIVcUA&#10;AADcAAAADwAAAGRycy9kb3ducmV2LnhtbESPQWsCMRSE70L/Q3iCN81a1OpqlFIUSw+CVhBvj81z&#10;d3XzsiRR13/fFASPw8x8w8wWjanEjZwvLSvo9xIQxJnVJecK9r+r7hiED8gaK8uk4EEeFvO31gxT&#10;be+8pdsu5CJC2KeooAihTqX0WUEGfc/WxNE7WWcwROlyqR3eI9xU8j1JRtJgyXGhwJq+Csouu6tR&#10;4JbDdZCX1XJw3pwPE/tz1Ec9VKrTbj6nIAI14RV+tr+1gsHoA/7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4hVxQAAANwAAAAPAAAAAAAAAAAAAAAAAJgCAABkcnMv&#10;ZG93bnJldi54bWxQSwUGAAAAAAQABAD1AAAAigMAAAAA&#10;" fillcolor="black" stroked="f"/>
                    <v:oval id="Oval 1136" o:spid="_x0000_s1493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QcJ8IA&#10;AADcAAAADwAAAGRycy9kb3ducmV2LnhtbERPTYvCMBC9C/6HMMLeNHVRWatRZFEUD8JWQbwNzdhW&#10;m0lJstr995uD4PHxvufL1tTiQc5XlhUMBwkI4tzqigsFp+Om/wXCB2SNtWVS8EcelotuZ46ptk/+&#10;oUcWChFD2KeooAyhSaX0eUkG/cA2xJG7WmcwROgKqR0+Y7ip5WeSTKTBimNDiQ19l5Tfs1+jwK3H&#10;2yDvm/Xodridp3Z/0Rc9Vuqj165mIAK14S1+uXdawWgS18Yz8Qj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tBwnwgAAANwAAAAPAAAAAAAAAAAAAAAAAJgCAABkcnMvZG93&#10;bnJldi54bWxQSwUGAAAAAAQABAD1AAAAhwMAAAAA&#10;" fillcolor="black" stroked="f"/>
                    <v:oval id="Oval 1137" o:spid="_x0000_s1494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i5vMYA&#10;AADcAAAADwAAAGRycy9kb3ducmV2LnhtbESPQWvCQBSE74X+h+UVvOmmEqVGVynFUOlBqC2It0f2&#10;NYlm34bdbRL/fVcQehxm5htmtRlMIzpyvras4HmSgCAurK65VPD9lY9fQPiArLGxTAqu5GGzfnxY&#10;YaZtz5/UHUIpIoR9hgqqENpMSl9UZNBPbEscvR/rDIYoXSm1wz7CTSOnSTKXBmuOCxW29FZRcTn8&#10;GgVuO3sP8pJv0/P+fFzYj5M+6ZlSo6fhdQki0BD+w/f2TitI5wu4nY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i5vMYAAADcAAAADwAAAAAAAAAAAAAAAACYAgAAZHJz&#10;L2Rvd25yZXYueG1sUEsFBgAAAAAEAAQA9QAAAIsDAAAAAA==&#10;" fillcolor="black" stroked="f"/>
                    <v:oval id="Oval 1138" o:spid="_x0000_s1495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uG/MMA&#10;AADcAAAADwAAAGRycy9kb3ducmV2LnhtbERPy2rCQBTdF/yH4Qrd6UQxfaSOImKwdCFoC8XdJXOb&#10;RDN3wsw0iX/fWQhdHs57uR5MIzpyvrasYDZNQBAXVtdcKvj6zCcvIHxA1thYJgU38rBejR6WmGnb&#10;85G6UyhFDGGfoYIqhDaT0hcVGfRT2xJH7sc6gyFCV0rtsI/hppHzJHmSBmuODRW2tK2ouJ5+jQK3&#10;S/dBXvPd4nK4fL/aj7M+61Spx/GweQMRaAj/4rv7XStYPMf58Uw8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uG/MMAAADcAAAADwAAAAAAAAAAAAAAAACYAgAAZHJzL2Rv&#10;d25yZXYueG1sUEsFBgAAAAAEAAQA9QAAAIgDAAAAAA==&#10;" fillcolor="black" stroked="f"/>
                    <v:oval id="Oval 1139" o:spid="_x0000_s1496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cjZ8YA&#10;AADcAAAADwAAAGRycy9kb3ducmV2LnhtbESPW2sCMRSE34X+h3AKfatZi5e6bpRSlEofCl0L4tth&#10;c9yLm5MlSXX9941Q8HGYmW+YbNWbVpzJ+dqygtEwAUFcWF1zqeBnt3l+BeEDssbWMim4kofV8mGQ&#10;Yarthb/pnIdSRAj7FBVUIXSplL6oyKAf2o44ekfrDIYoXSm1w0uEm1a+JMlUGqw5LlTY0XtFxSn/&#10;NQrcevIR5GmzHjdfzX5uPw/6oCdKPT32bwsQgfpwD/+3t1rBeDaC2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cjZ8YAAADcAAAADwAAAAAAAAAAAAAAAACYAgAAZHJz&#10;L2Rvd25yZXYueG1sUEsFBgAAAAAEAAQA9QAAAIsDAAAAAA==&#10;" fillcolor="black" stroked="f"/>
                    <v:oval id="Oval 1140" o:spid="_x0000_s1497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W9EMUA&#10;AADcAAAADwAAAGRycy9kb3ducmV2LnhtbESPQWsCMRSE74X+h/AEb5pV1OrWKEUUiwdBK4i3x+Z1&#10;d3XzsiRRt//eCEKPw8x8w0znjanEjZwvLSvodRMQxJnVJecKDj+rzhiED8gaK8uk4I88zGfvb1NM&#10;tb3zjm77kIsIYZ+igiKEOpXSZwUZ9F1bE0fv1zqDIUqXS+3wHuGmkv0kGUmDJceFAmtaFJRd9lej&#10;wC2H6yAvq+XgvD0fJ3Zz0ic9VKrdar4+QQRqwn/41f7WCgYffXiei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hb0QxQAAANwAAAAPAAAAAAAAAAAAAAAAAJgCAABkcnMv&#10;ZG93bnJldi54bWxQSwUGAAAAAAQABAD1AAAAigMAAAAA&#10;" fillcolor="black" stroked="f"/>
                    <v:oval id="Oval 1141" o:spid="_x0000_s1498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kYi8UA&#10;AADcAAAADwAAAGRycy9kb3ducmV2LnhtbESPQWsCMRSE70L/Q3iCt5q1arWrUUpRLB6EqlC8PTbP&#10;3dXNy5JEXf+9KRQ8DjPzDTOdN6YSV3K+tKyg101AEGdWl5wr2O+Wr2MQPiBrrCyTgjt5mM9eWlNM&#10;tb3xD123IRcRwj5FBUUIdSqlzwoy6Lu2Jo7e0TqDIUqXS+3wFuGmkm9J8i4NlhwXCqzpq6DsvL0Y&#10;BW4xXAV5Xi4Gp83p98OuD/qgh0p12s3nBESgJjzD/+1vrWAw6sPf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yRiLxQAAANwAAAAPAAAAAAAAAAAAAAAAAJgCAABkcnMv&#10;ZG93bnJldi54bWxQSwUGAAAAAAQABAD1AAAAigMAAAAA&#10;" fillcolor="black" stroked="f"/>
                    <v:oval id="Oval 1142" o:spid="_x0000_s1499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CA/8UA&#10;AADcAAAADwAAAGRycy9kb3ducmV2LnhtbESPQWsCMRSE70L/Q3gFb5ptWbXdGqWIongQtIXi7bF5&#10;3V3dvCxJ1PXfG0HwOMzMN8x42ppanMn5yrKCt34Cgji3uuJCwe/PovcBwgdkjbVlUnAlD9PJS2eM&#10;mbYX3tJ5FwoRIewzVFCG0GRS+rwkg75vG+Lo/VtnMETpCqkdXiLc1PI9SYbSYMVxocSGZiXlx93J&#10;KHDzwTLI42KeHjaHv0+73uu9HijVfW2/v0AEasMz/GivtIJ0lML9TDw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IID/xQAAANwAAAAPAAAAAAAAAAAAAAAAAJgCAABkcnMv&#10;ZG93bnJldi54bWxQSwUGAAAAAAQABAD1AAAAigMAAAAA&#10;" fillcolor="black" stroked="f"/>
                    <v:oval id="Oval 1143" o:spid="_x0000_s1500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wlZMYA&#10;AADcAAAADwAAAGRycy9kb3ducmV2LnhtbESPT2sCMRTE74V+h/AK3jTb4la7NUoRRfEg+AfE22Pz&#10;uru6eVmSqOu3NwWhx2FmfsOMJq2pxZWcrywreO8lIIhzqysuFOx38+4QhA/IGmvLpOBOHibj15cR&#10;ZtreeEPXbShEhLDPUEEZQpNJ6fOSDPqebYij92udwRClK6R2eItwU8uPJPmUBiuOCyU2NC0pP28v&#10;RoGbpYsgz/NZ/7Q+Hb7s6qiPOlWq89b+fIMI1Ib/8LO91Ar6gxT+zsQjIM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wlZMYAAADcAAAADwAAAAAAAAAAAAAAAACYAgAAZHJz&#10;L2Rvd25yZXYueG1sUEsFBgAAAAAEAAQA9QAAAIsDAAAAAA==&#10;" fillcolor="black" stroked="f"/>
                    <v:oval id="Oval 1144" o:spid="_x0000_s1501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67E8UA&#10;AADcAAAADwAAAGRycy9kb3ducmV2LnhtbESPQWsCMRSE70L/Q3iCN81a1OpqlFIUSw+CVhBvj81z&#10;d3XzsiRR13/fFASPw8x8w8wWjanEjZwvLSvo9xIQxJnVJecK9r+r7hiED8gaK8uk4EEeFvO31gxT&#10;be+8pdsu5CJC2KeooAihTqX0WUEGfc/WxNE7WWcwROlyqR3eI9xU8j1JRtJgyXGhwJq+Csouu6tR&#10;4JbDdZCX1XJw3pwPE/tz1Ec9VKrTbj6nIAI14RV+tr+1gsHHCP7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vrsTxQAAANwAAAAPAAAAAAAAAAAAAAAAAJgCAABkcnMv&#10;ZG93bnJldi54bWxQSwUGAAAAAAQABAD1AAAAigMAAAAA&#10;" fillcolor="black" stroked="f"/>
                    <v:oval id="Oval 1145" o:spid="_x0000_s1502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IeiMUA&#10;AADcAAAADwAAAGRycy9kb3ducmV2LnhtbESPT2sCMRTE70K/Q3iCN81a/LsapRTF0oNQK4i3x+a5&#10;u7p5WZKo67dvCoLHYWZ+w8yXjanEjZwvLSvo9xIQxJnVJecK9r/r7gSED8gaK8uk4EEelou31hxT&#10;be/8Q7ddyEWEsE9RQRFCnUrps4IM+p6tiaN3ss5giNLlUju8R7ip5HuSjKTBkuNCgTV9FpRddlej&#10;wK2GmyAv69XgvD0fpvb7qI96qFSn3XzMQARqwiv8bH9pBYPxGP7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8h6IxQAAANwAAAAPAAAAAAAAAAAAAAAAAJgCAABkcnMv&#10;ZG93bnJldi54bWxQSwUGAAAAAAQABAD1AAAAigMAAAAA&#10;" fillcolor="black" stroked="f"/>
                  </v:group>
                  <v:group id="Group 1146" o:spid="_x0000_s1503" style="position:absolute;left:4795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      <v:oval id="Oval 1147" o:spid="_x0000_s1504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EvYcYA&#10;AADcAAAADwAAAGRycy9kb3ducmV2LnhtbESPT2vCQBTE74V+h+UVetNNRavGrCJFafEg+Ackt0f2&#10;NYlm34bdrabf3i0IPQ4z8xsmW3SmEVdyvras4K2fgCAurK65VHA8rHsTED4ga2wsk4Jf8rCYPz9l&#10;mGp74x1d96EUEcI+RQVVCG0qpS8qMuj7tiWO3rd1BkOUrpTa4S3CTSMHSfIuDdYcFyps6aOi4rL/&#10;MQrcavQZ5GW9Gp6359PUbnKd65FSry/dcgYiUBf+w4/2l1YwHE/h70w8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EvYcYAAADcAAAADwAAAAAAAAAAAAAAAACYAgAAZHJz&#10;L2Rvd25yZXYueG1sUEsFBgAAAAAEAAQA9QAAAIsDAAAAAA==&#10;" fillcolor="black" stroked="f"/>
                    <v:oval id="Oval 1148" o:spid="_x0000_s1505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7228IA&#10;AADcAAAADwAAAGRycy9kb3ducmV2LnhtbERPTYvCMBC9C/6HMMLeNHVR0WoUWRTFg7BVEG9DM7bV&#10;ZlKSrHb//eYg7PHxvher1tTiSc5XlhUMBwkI4tzqigsF59O2PwXhA7LG2jIp+CUPq2W3s8BU2xd/&#10;0zMLhYgh7FNUUIbQpFL6vCSDfmAb4sjdrDMYInSF1A5fMdzU8jNJJtJgxbGhxIa+Ssof2Y9R4Dbj&#10;XZCP7WZ0P94vM3u46qseK/XRa9dzEIHa8C9+u/dawWga58cz8Qj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zvbbwgAAANwAAAAPAAAAAAAAAAAAAAAAAJgCAABkcnMvZG93&#10;bnJldi54bWxQSwUGAAAAAAQABAD1AAAAhwMAAAAA&#10;" fillcolor="black" stroked="f"/>
                    <v:oval id="Oval 1149" o:spid="_x0000_s1506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JTQMUA&#10;AADcAAAADwAAAGRycy9kb3ducmV2LnhtbESPT4vCMBTE74LfITxhb5q66KLVKCKKi4cF/4B4ezTP&#10;ttq8lCRq99ubhQWPw8z8hpnOG1OJBzlfWlbQ7yUgiDOrS84VHA/r7giED8gaK8uk4Jc8zGft1hRT&#10;bZ+8o8c+5CJC2KeooAihTqX0WUEGfc/WxNG7WGcwROlyqR0+I9xU8jNJvqTBkuNCgTUtC8pu+7tR&#10;4FbDTZC39Wpw/bmexnZ71mc9VOqj0ywmIAI14R3+b39rBYNRH/7OxCMgZ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glNAxQAAANwAAAAPAAAAAAAAAAAAAAAAAJgCAABkcnMv&#10;ZG93bnJldi54bWxQSwUGAAAAAAQABAD1AAAAigMAAAAA&#10;" fillcolor="black" stroked="f"/>
                    <v:oval id="Oval 1150" o:spid="_x0000_s1507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DNN8YA&#10;AADcAAAADwAAAGRycy9kb3ducmV2LnhtbESPQWvCQBSE74X+h+UVequbSiyauoZSDEoPgrYg3h7Z&#10;1yQm+zbsrhr/fVcoeBxm5htmng+mE2dyvrGs4HWUgCAurW64UvDzXbxMQfiArLGzTAqu5CFfPD7M&#10;MdP2wls670IlIoR9hgrqEPpMSl/WZNCPbE8cvV/rDIYoXSW1w0uEm06Ok+RNGmw4LtTY02dNZbs7&#10;GQVuOVkF2RbL9Lg57mf266APeqLU89Pw8Q4i0BDu4f/2WitIp2O4nY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1DNN8YAAADcAAAADwAAAAAAAAAAAAAAAACYAgAAZHJz&#10;L2Rvd25yZXYueG1sUEsFBgAAAAAEAAQA9QAAAIsDAAAAAA==&#10;" fillcolor="black" stroked="f"/>
                    <v:oval id="Oval 1151" o:spid="_x0000_s1508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xorMUA&#10;AADcAAAADwAAAGRycy9kb3ducmV2LnhtbESPQWsCMRSE70L/Q3gFb5q1atHVKEUUSw+CVhBvj81z&#10;d3XzsiRR13/fFASPw8x8w0znjanEjZwvLSvodRMQxJnVJecK9r+rzgiED8gaK8uk4EEe5rO31hRT&#10;be+8pdsu5CJC2KeooAihTqX0WUEGfdfWxNE7WWcwROlyqR3eI9xU8iNJPqXBkuNCgTUtCsouu6tR&#10;4JbDdZCX1XJw3pwPY/tz1Ec9VKr93nxNQARqwiv8bH9rBYNRH/7PxCM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HGisxQAAANwAAAAPAAAAAAAAAAAAAAAAAJgCAABkcnMv&#10;ZG93bnJldi54bWxQSwUGAAAAAAQABAD1AAAAigMAAAAA&#10;" fillcolor="black" stroked="f"/>
                    <v:oval id="Oval 1152" o:spid="_x0000_s1509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Xw2MUA&#10;AADcAAAADwAAAGRycy9kb3ducmV2LnhtbESPQWvCQBSE70L/w/IK3nRTiWJT11BKxNKDoBaKt0f2&#10;NYlm34bdVdN/3xUEj8PMfMMs8t604kLON5YVvIwTEMSl1Q1XCr73q9EchA/IGlvLpOCPPOTLp8EC&#10;M22vvKXLLlQiQthnqKAOocuk9GVNBv3YdsTR+7XOYIjSVVI7vEa4aeUkSWbSYMNxocaOPmoqT7uz&#10;UeCK6TrI06pIj5vjz6v9OuiDnio1fO7f30AE6sMjfG9/agXpPIXbmX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9fDYxQAAANwAAAAPAAAAAAAAAAAAAAAAAJgCAABkcnMv&#10;ZG93bnJldi54bWxQSwUGAAAAAAQABAD1AAAAigMAAAAA&#10;" fillcolor="black" stroked="f"/>
                    <v:oval id="Oval 1153" o:spid="_x0000_s1510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VQ8YA&#10;AADcAAAADwAAAGRycy9kb3ducmV2LnhtbESPT2vCQBTE7wW/w/KE3urGYopG1yASaemh4B8Qb4/s&#10;M4lm34bdrabfvlsoeBxm5jfMIu9NK27kfGNZwXiUgCAurW64UnDYb16mIHxA1thaJgU/5CFfDp4W&#10;mGl75y3ddqESEcI+QwV1CF0mpS9rMuhHtiOO3tk6gyFKV0nt8B7hppWvSfImDTYcF2rsaF1Ted19&#10;GwWuSN+DvG6KyeXrcpzZz5M+6VSp52G/moMI1IdH+L/9oRVMpin8nY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lVQ8YAAADcAAAADwAAAAAAAAAAAAAAAACYAgAAZHJz&#10;L2Rvd25yZXYueG1sUEsFBgAAAAAEAAQA9QAAAIsDAAAAAA==&#10;" fillcolor="black" stroked="f"/>
                    <v:oval id="Oval 1154" o:spid="_x0000_s1511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vLNMYA&#10;AADcAAAADwAAAGRycy9kb3ducmV2LnhtbESPQWvCQBSE7wX/w/KE3urGEkVT1yBFaemhUBXE2yP7&#10;msRk34bdbYz/3i0Uehxm5htmlQ+mFT05X1tWMJ0kIIgLq2suFRwPu6cFCB+QNbaWScGNPOTr0cMK&#10;M22v/EX9PpQiQthnqKAKocuk9EVFBv3EdsTR+7bOYIjSlVI7vEa4aeVzksylwZrjQoUdvVZUNPsf&#10;o8BtZ29BNrttevm8nJb246zPeqbU43jYvIAINIT/8F/7XStIF3P4PROP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vLNMYAAADcAAAADwAAAAAAAAAAAAAAAACYAgAAZHJz&#10;L2Rvd25yZXYueG1sUEsFBgAAAAAEAAQA9QAAAIsDAAAAAA==&#10;" fillcolor="black" stroked="f"/>
                    <v:oval id="Oval 1155" o:spid="_x0000_s1512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dur8UA&#10;AADcAAAADwAAAGRycy9kb3ducmV2LnhtbESPQWsCMRSE74X+h/AK3jRrUaurUYooSg+CVhBvj81z&#10;d3XzsiRR13/fCEKPw8x8w0xmjanEjZwvLSvodhIQxJnVJecK9r/L9hCED8gaK8uk4EEeZtP3twmm&#10;2t55S7ddyEWEsE9RQRFCnUrps4IM+o6tiaN3ss5giNLlUju8R7ip5GeSDKTBkuNCgTXNC8ouu6tR&#10;4Bb9VZCX5aJ33pwPI/tz1EfdV6r10XyPQQRqwn/41V5rBb3hFzzPxCM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J26vxQAAANwAAAAPAAAAAAAAAAAAAAAAAJgCAABkcnMv&#10;ZG93bnJldi54bWxQSwUGAAAAAAQABAD1AAAAigMAAAAA&#10;" fillcolor="black" stroked="f"/>
                    <v:oval id="Oval 1156" o:spid="_x0000_s1513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j63cIA&#10;AADcAAAADwAAAGRycy9kb3ducmV2LnhtbERPTYvCMBC9C/6HMMLeNHVR0WoUWRTFg7BVEG9DM7bV&#10;ZlKSrHb//eYg7PHxvher1tTiSc5XlhUMBwkI4tzqigsF59O2PwXhA7LG2jIp+CUPq2W3s8BU2xd/&#10;0zMLhYgh7FNUUIbQpFL6vCSDfmAb4sjdrDMYInSF1A5fMdzU8jNJJtJgxbGhxIa+Ssof2Y9R4Dbj&#10;XZCP7WZ0P94vM3u46qseK/XRa9dzEIHa8C9+u/dawWga18Yz8Qj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uPrdwgAAANwAAAAPAAAAAAAAAAAAAAAAAJgCAABkcnMvZG93&#10;bnJldi54bWxQSwUGAAAAAAQABAD1AAAAhwMAAAAA&#10;" fillcolor="black" stroked="f"/>
                    <v:oval id="Oval 1157" o:spid="_x0000_s1514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RfRsYA&#10;AADcAAAADwAAAGRycy9kb3ducmV2LnhtbESPQWvCQBSE74X+h+UVvNVNJYpGVynFUOlBqC2It0f2&#10;NYlm34bdbRL/fVcQehxm5htmtRlMIzpyvras4GWcgCAurK65VPD9lT/PQfiArLGxTAqu5GGzfnxY&#10;YaZtz5/UHUIpIoR9hgqqENpMSl9UZNCPbUscvR/rDIYoXSm1wz7CTSMnSTKTBmuOCxW29FZRcTn8&#10;GgVuO30P8pJv0/P+fFzYj5M+6alSo6fhdQki0BD+w/f2TitI5wu4nY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fRfRsYAAADcAAAADwAAAAAAAAAAAAAAAACYAgAAZHJz&#10;L2Rvd25yZXYueG1sUEsFBgAAAAAEAAQA9QAAAIsDAAAAAA==&#10;" fillcolor="black" stroked="f"/>
                    <v:oval id="Oval 1158" o:spid="_x0000_s1515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dgBsIA&#10;AADcAAAADwAAAGRycy9kb3ducmV2LnhtbERPTYvCMBC9C/6HMMLeNN1FRbtGEVGUPQhWYfE2NLNt&#10;tZmUJGr995uD4PHxvmeL1tTiTs5XlhV8DhIQxLnVFRcKTsdNfwLCB2SNtWVS8CQPi3m3M8NU2wcf&#10;6J6FQsQQ9ikqKENoUil9XpJBP7ANceT+rDMYInSF1A4fMdzU8itJxtJgxbGhxIZWJeXX7GYUuPVo&#10;G+R1sx5e9pffqf0567MeKfXRa5ffIAK14S1+uXdawXAa58cz8Qj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F2AGwgAAANwAAAAPAAAAAAAAAAAAAAAAAJgCAABkcnMvZG93&#10;bnJldi54bWxQSwUGAAAAAAQABAD1AAAAhwMAAAAA&#10;" fillcolor="black" stroked="f"/>
                    <v:oval id="Oval 1159" o:spid="_x0000_s1516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vFncQA&#10;AADcAAAADwAAAGRycy9kb3ducmV2LnhtbESPQYvCMBSE78L+h/AEb2uqqGg1yiLKLh4E3QXx9mie&#10;bbV5KUnU+u+NsOBxmJlvmNmiMZW4kfOlZQW9bgKCOLO65FzB3+/6cwzCB2SNlWVS8CAPi/lHa4ap&#10;tnfe0W0fchEh7FNUUIRQp1L6rCCDvmtr4uidrDMYonS51A7vEW4q2U+SkTRYclwosKZlQdllfzUK&#10;3Gr4HeRlvRqct+fDxG6O+qiHSnXazdcURKAmvMP/7R+tYDDpwetMP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bxZ3EAAAA3AAAAA8AAAAAAAAAAAAAAAAAmAIAAGRycy9k&#10;b3ducmV2LnhtbFBLBQYAAAAABAAEAPUAAACJAwAAAAA=&#10;" fillcolor="black" stroked="f"/>
                    <v:oval id="Oval 1160" o:spid="_x0000_s1517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lb6sUA&#10;AADcAAAADwAAAGRycy9kb3ducmV2LnhtbESPT4vCMBTE7wt+h/CEva2pootWo4goiocF/4B4ezTP&#10;ttq8lCSr9dsbYWGPw8z8hpnMGlOJOzlfWlbQ7SQgiDOrS84VHA+rryEIH5A1VpZJwZM8zKatjwmm&#10;2j54R/d9yEWEsE9RQRFCnUrps4IM+o6tiaN3sc5giNLlUjt8RLipZC9JvqXBkuNCgTUtCspu+1+j&#10;wC0H6yBvq2X/+nM9jez2rM96oNRnu5mPQQRqwn/4r73RCvqjHrzPx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iVvqxQAAANwAAAAPAAAAAAAAAAAAAAAAAJgCAABkcnMv&#10;ZG93bnJldi54bWxQSwUGAAAAAAQABAD1AAAAigMAAAAA&#10;" fillcolor="black" stroked="f"/>
                    <v:oval id="Oval 1161" o:spid="_x0000_s1518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X+ccYA&#10;AADcAAAADwAAAGRycy9kb3ducmV2LnhtbESPT2sCMRTE70K/Q3iF3jTb+gddjVJEafEguAri7bF5&#10;3V3dvCxJqttv3wiCx2FmfsPMFq2pxZWcrywreO8lIIhzqysuFBz26+4YhA/IGmvLpOCPPCzmL50Z&#10;ptreeEfXLBQiQtinqKAMoUml9HlJBn3PNsTR+7HOYIjSFVI7vEW4qeVHkoykwYrjQokNLUvKL9mv&#10;UeBWw68gL+vV4Lw9Hyd2c9InPVTq7bX9nIII1IZn+NH+1goGkz7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cX+ccYAAADcAAAADwAAAAAAAAAAAAAAAACYAgAAZHJz&#10;L2Rvd25yZXYueG1sUEsFBgAAAAAEAAQA9QAAAIsDAAAAAA==&#10;" fillcolor="black" stroked="f"/>
                    <v:oval id="Oval 1162" o:spid="_x0000_s1519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mBcYA&#10;AADcAAAADwAAAGRycy9kb3ducmV2LnhtbESPT2sCMRTE70K/Q3iF3mq2ZRXdmpVSFKUHwbVQvD02&#10;r/vHzcuSpLp+e1MoeBxm5jfMYjmYTpzJ+caygpdxAoK4tLrhSsHXYf08A+EDssbOMim4kodl/jBa&#10;YKbthfd0LkIlIoR9hgrqEPpMSl/WZNCPbU8cvR/rDIYoXSW1w0uEm06+JslUGmw4LtTY00dN5an4&#10;NQrcarIJ8rRepe2u/Z7bz6M+6olST4/D+xuIQEO4h//bW60gnaf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xmBcYAAADcAAAADwAAAAAAAAAAAAAAAACYAgAAZHJz&#10;L2Rvd25yZXYueG1sUEsFBgAAAAAEAAQA9QAAAIsDAAAAAA==&#10;" fillcolor="black" stroked="f"/>
                    <v:oval id="Oval 1163" o:spid="_x0000_s1520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DDnsUA&#10;AADcAAAADwAAAGRycy9kb3ducmV2LnhtbESPT2sCMRTE7wW/Q3hCbzWruKJbsyKitHgQ1ELx9ti8&#10;7h83L0uS6vbbN0Khx2FmfsMsV71pxY2cry0rGI8SEMSF1TWXCj7Ou5c5CB+QNbaWScEPeVjlg6cl&#10;Ztre+Ui3UyhFhLDPUEEVQpdJ6YuKDPqR7Yij92WdwRClK6V2eI9w08pJksykwZrjQoUdbSoqrqdv&#10;o8Bt07cgr7vttDk0nwu7v+iLTpV6HvbrVxCB+vAf/mu/awXTRQqPM/EI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YMOexQAAANwAAAAPAAAAAAAAAAAAAAAAAJgCAABkcnMv&#10;ZG93bnJldi54bWxQSwUGAAAAAAQABAD1AAAAigMAAAAA&#10;" fillcolor="black" stroked="f"/>
                    <v:oval id="Oval 1164" o:spid="_x0000_s1521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Jd6cYA&#10;AADcAAAADwAAAGRycy9kb3ducmV2LnhtbESPQWvCQBSE74X+h+UVvOmmEqVGVynFUOlBqC2It0f2&#10;NYlm34bdbRL/fVcQehxm5htmtRlMIzpyvras4HmSgCAurK65VPD9lY9fQPiArLGxTAqu5GGzfnxY&#10;YaZtz5/UHUIpIoR9hgqqENpMSl9UZNBPbEscvR/rDIYoXSm1wz7CTSOnSTKXBmuOCxW29FZRcTn8&#10;GgVuO3sP8pJv0/P+fFzYj5M+6ZlSo6fhdQki0BD+w/f2TitIF3O4nY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bJd6cYAAADcAAAADwAAAAAAAAAAAAAAAACYAgAAZHJz&#10;L2Rvd25yZXYueG1sUEsFBgAAAAAEAAQA9QAAAIsDAAAAAA==&#10;" fillcolor="black" stroked="f"/>
                    <v:oval id="Oval 1165" o:spid="_x0000_s1522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74csYA&#10;AADcAAAADwAAAGRycy9kb3ducmV2LnhtbESPT2vCQBTE74V+h+UVetNNRavGrCJFafEg+Ackt0f2&#10;NYlm34bdrabf3i0IPQ4z8xsmW3SmEVdyvras4K2fgCAurK65VHA8rHsTED4ga2wsk4Jf8rCYPz9l&#10;mGp74x1d96EUEcI+RQVVCG0qpS8qMuj7tiWO3rd1BkOUrpTa4S3CTSMHSfIuDdYcFyps6aOi4rL/&#10;MQrcavQZ5GW9Gp6359PUbnKd65FSry/dcgYiUBf+w4/2l1YwnI7h70w8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74csYAAADcAAAADwAAAAAAAAAAAAAAAACYAgAAZHJz&#10;L2Rvd25yZXYueG1sUEsFBgAAAAAEAAQA9QAAAIsDAAAAAA==&#10;" fillcolor="black" stroked="f"/>
                    <v:oval id="Oval 1166" o:spid="_x0000_s1523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FsAMIA&#10;AADcAAAADwAAAGRycy9kb3ducmV2LnhtbERPTYvCMBC9C/6HMMLeNN1FRbtGEVGUPQhWYfE2NLNt&#10;tZmUJGr995uD4PHxvmeL1tTiTs5XlhV8DhIQxLnVFRcKTsdNfwLCB2SNtWVS8CQPi3m3M8NU2wcf&#10;6J6FQsQQ9ikqKENoUil9XpJBP7ANceT+rDMYInSF1A4fMdzU8itJxtJgxbGhxIZWJeXX7GYUuPVo&#10;G+R1sx5e9pffqf0567MeKfXRa5ffIAK14S1+uXdawXAa18Yz8Qj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WwAwgAAANwAAAAPAAAAAAAAAAAAAAAAAJgCAABkcnMvZG93&#10;bnJldi54bWxQSwUGAAAAAAQABAD1AAAAhwMAAAAA&#10;" fillcolor="black" stroked="f"/>
                    <v:oval id="Oval 1167" o:spid="_x0000_s1524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3Jm8UA&#10;AADcAAAADwAAAGRycy9kb3ducmV2LnhtbESPQWvCQBSE74L/YXlCb7qxaGmiq0hRWjwUTAXx9sg+&#10;k2j2bdjdavrvu4LgcZiZb5j5sjONuJLztWUF41ECgriwuuZSwf5nM3wH4QOyxsYyKfgjD8tFvzfH&#10;TNsb7+iah1JECPsMFVQhtJmUvqjIoB/Zljh6J+sMhihdKbXDW4SbRr4myZs0WHNcqLClj4qKS/5r&#10;FLj19DPIy2Y9OX+fD6ndHvVRT5V6GXSrGYhAXXiGH+0vrWCSpnA/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LcmbxQAAANwAAAAPAAAAAAAAAAAAAAAAAJgCAABkcnMv&#10;ZG93bnJldi54bWxQSwUGAAAAAAQABAD1AAAAigMAAAAA&#10;" fillcolor="black" stroked="f"/>
                    <v:oval id="Oval 1168" o:spid="_x0000_s1525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z6HMMA&#10;AADcAAAADwAAAGRycy9kb3ducmV2LnhtbERPz2vCMBS+C/4P4Q28abphZeuMRYbi8DCYGwxvj+at&#10;rW1eShLb7r83h4HHj+/3Oh9NK3pyvras4HGRgCAurK65VPD9tZ8/g/ABWWNrmRT8kYd8M52sMdN2&#10;4E/qT6EUMYR9hgqqELpMSl9UZNAvbEccuV/rDIYIXSm1wyGGm1Y+JclKGqw5NlTY0VtFRXO6GgVu&#10;lx6CbPa75eXj8vNij2d91qlSs4dx+woi0Bju4n/3u1aQJnF+PBOPgN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z6HMMAAADcAAAADwAAAAAAAAAAAAAAAACYAgAAZHJzL2Rv&#10;d25yZXYueG1sUEsFBgAAAAAEAAQA9QAAAIgDAAAAAA==&#10;" fillcolor="black" stroked="f"/>
                    <v:oval id="Oval 1169" o:spid="_x0000_s1526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Bfh8UA&#10;AADcAAAADwAAAGRycy9kb3ducmV2LnhtbESPQWvCQBSE74X+h+UVvNWNYoqmriKiKB4KRkG8PbKv&#10;STT7Nuyumv77rlDocZiZb5jpvDONuJPztWUFg34CgriwuuZSwfGwfh+D8AFZY2OZFPyQh/ns9WWK&#10;mbYP3tM9D6WIEPYZKqhCaDMpfVGRQd+3LXH0vq0zGKJ0pdQOHxFuGjlMkg9psOa4UGFLy4qKa34z&#10;Ctwq3QR5Xa9Gl6/LaWJ3Z33WqVK9t27xCSJQF/7Df+2tVpAmA3iei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sF+HxQAAANwAAAAPAAAAAAAAAAAAAAAAAJgCAABkcnMv&#10;ZG93bnJldi54bWxQSwUGAAAAAAQABAD1AAAAigMAAAAA&#10;" fillcolor="black" stroked="f"/>
                    <v:oval id="Oval 1170" o:spid="_x0000_s1527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LB8MUA&#10;AADcAAAADwAAAGRycy9kb3ducmV2LnhtbESPQWsCMRSE7wX/Q3iCt5pV3FJXo4goLR4KVUG8PTbP&#10;3dXNy5JEXf+9EQo9DjPzDTOdt6YWN3K+sqxg0E9AEOdWV1wo2O/W758gfEDWWFsmBQ/yMJ913qaY&#10;aXvnX7ptQyEihH2GCsoQmkxKn5dk0PdtQxy9k3UGQ5SukNrhPcJNLYdJ8iENVhwXSmxoWVJ+2V6N&#10;ArdKv4K8rFej88/5MLaboz7qVKlet11MQARqw3/4r/2tFaTJE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YsHwxQAAANwAAAAPAAAAAAAAAAAAAAAAAJgCAABkcnMv&#10;ZG93bnJldi54bWxQSwUGAAAAAAQABAD1AAAAigMAAAAA&#10;" fillcolor="black" stroked="f"/>
                    <v:oval id="Oval 1171" o:spid="_x0000_s1528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5ka8UA&#10;AADcAAAADwAAAGRycy9kb3ducmV2LnhtbESPQWsCMRSE7wX/Q3hCbzWrdaVujSKiKD0IakG8PTav&#10;u6ublyWJuv57Uyj0OMzMN8xk1ppa3Mj5yrKCfi8BQZxbXXGh4PuwevsA4QOyxtoyKXiQh9m08zLB&#10;TNs77+i2D4WIEPYZKihDaDIpfV6SQd+zDXH0fqwzGKJ0hdQO7xFuajlIkpE0WHFcKLGhRUn5ZX81&#10;CtwyXQd5WS2H5+35OLZfJ33SqVKv3Xb+CSJQG/7Df+2NVpAm7/B7Jh4B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LmRrxQAAANwAAAAPAAAAAAAAAAAAAAAAAJgCAABkcnMv&#10;ZG93bnJldi54bWxQSwUGAAAAAAQABAD1AAAAigMAAAAA&#10;" fillcolor="black" stroked="f"/>
                    <v:oval id="Oval 1172" o:spid="_x0000_s1529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f8H8UA&#10;AADcAAAADwAAAGRycy9kb3ducmV2LnhtbESPQWsCMRSE7wX/Q3hCbzWruKWuRhFRFA+FqiDeHpvn&#10;7urmZUlSXf+9EQo9DjPzDTOZtaYWN3K+sqyg30tAEOdWV1woOOxXH18gfEDWWFsmBQ/yMJt23iaY&#10;aXvnH7rtQiEihH2GCsoQmkxKn5dk0PdsQxy9s3UGQ5SukNrhPcJNLQdJ8ikNVhwXSmxoUVJ+3f0a&#10;BW6ZroO8rpbDy/flOLLbkz7pVKn3bjsfgwjUhv/wX3ujFaTJEF5n4hGQ0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x/wfxQAAANwAAAAPAAAAAAAAAAAAAAAAAJgCAABkcnMv&#10;ZG93bnJldi54bWxQSwUGAAAAAAQABAD1AAAAigMAAAAA&#10;" fillcolor="black" stroked="f"/>
                    <v:oval id="Oval 1173" o:spid="_x0000_s1530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tZhMYA&#10;AADcAAAADwAAAGRycy9kb3ducmV2LnhtbESPQWvCQBSE74L/YXlCb3VjaUqNrqGUSIuHgqkg3h7Z&#10;ZxLNvg27W03/fVcoeBxm5htmmQ+mExdyvrWsYDZNQBBXVrdcK9h9rx9fQfiArLGzTAp+yUO+Go+W&#10;mGl75S1dylCLCGGfoYImhD6T0lcNGfRT2xNH72idwRClq6V2eI1w08mnJHmRBluOCw329N5QdS5/&#10;jAJXpB9BntfF8+nrtJ/bzUEfdKrUw2R4W4AINIR7+L/9qRWkSQq3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tZhMYAAADcAAAADwAAAAAAAAAAAAAAAACYAgAAZHJz&#10;L2Rvd25yZXYueG1sUEsFBgAAAAAEAAQA9QAAAIsDAAAAAA==&#10;" fillcolor="black" stroked="f"/>
                    <v:oval id="Oval 1174" o:spid="_x0000_s1531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nH88YA&#10;AADcAAAADwAAAGRycy9kb3ducmV2LnhtbESPQWvCQBSE70L/w/IK3nTTYqSmrqGUSKUHoWlBvD2y&#10;r0k0+zbsbjX++64geBxm5htmmQ+mEydyvrWs4GmagCCurG65VvDzvZ68gPABWWNnmRRcyEO+ehgt&#10;MdP2zF90KkMtIoR9hgqaEPpMSl81ZNBPbU8cvV/rDIYoXS21w3OEm04+J8lcGmw5LjTY03tD1bH8&#10;MwpckX4EeVwXs8P2sFvYz73e61Sp8ePw9goi0BDu4Vt7oxWkyRyuZ+IR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1nH88YAAADcAAAADwAAAAAAAAAAAAAAAACYAgAAZHJz&#10;L2Rvd25yZXYueG1sUEsFBgAAAAAEAAQA9QAAAIsDAAAAAA==&#10;" fillcolor="black" stroked="f"/>
                    <v:oval id="Oval 1175" o:spid="_x0000_s1532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iaMUA&#10;AADcAAAADwAAAGRycy9kb3ducmV2LnhtbESPQWsCMRSE7wX/Q3hCbzWrdGvdGkVEUTwIakG8PTav&#10;u6ublyWJuv57Uyj0OMzMN8x42ppa3Mj5yrKCfi8BQZxbXXGh4PuwfPsE4QOyxtoyKXiQh+mk8zLG&#10;TNs77+i2D4WIEPYZKihDaDIpfV6SQd+zDXH0fqwzGKJ0hdQO7xFuajlIkg9psOK4UGJD85Lyy/5q&#10;FLhFugrysly8n7fn48huTvqkU6Veu+3sC0SgNvyH/9prrSBNhvB7Jh4BOX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FWJoxQAAANwAAAAPAAAAAAAAAAAAAAAAAJgCAABkcnMv&#10;ZG93bnJldi54bWxQSwUGAAAAAAQABAD1AAAAigMAAAAA&#10;" fillcolor="black" stroked="f"/>
                    <v:oval id="Oval 1176" o:spid="_x0000_s1533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r2GsMA&#10;AADcAAAADwAAAGRycy9kb3ducmV2LnhtbERPz2vCMBS+C/4P4Q28abphZeuMRYbi8DCYGwxvj+at&#10;rW1eShLb7r83h4HHj+/3Oh9NK3pyvras4HGRgCAurK65VPD9tZ8/g/ABWWNrmRT8kYd8M52sMdN2&#10;4E/qT6EUMYR9hgqqELpMSl9UZNAvbEccuV/rDIYIXSm1wyGGm1Y+JclKGqw5NlTY0VtFRXO6GgVu&#10;lx6CbPa75eXj8vNij2d91qlSs4dx+woi0Bju4n/3u1aQJnFtPBOPgN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r2GsMAAADcAAAADwAAAAAAAAAAAAAAAACYAgAAZHJzL2Rv&#10;d25yZXYueG1sUEsFBgAAAAAEAAQA9QAAAIgDAAAAAA==&#10;" fillcolor="black" stroked="f"/>
                    <v:oval id="Oval 1177" o:spid="_x0000_s1534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ZTgcUA&#10;AADcAAAADwAAAGRycy9kb3ducmV2LnhtbESPQWvCQBSE7wX/w/IEb3VTMUWjq4goioeCaUG8PbKv&#10;STT7Nuyumv77rlDocZiZb5j5sjONuJPztWUFb8MEBHFhdc2lgq/P7esEhA/IGhvLpOCHPCwXvZc5&#10;Zto++Ej3PJQiQthnqKAKoc2k9EVFBv3QtsTR+7bOYIjSlVI7fES4aeQoSd6lwZrjQoUtrSsqrvnN&#10;KHCbdBfkdbsZXz4up6k9nPVZp0oN+t1qBiJQF/7Df+29VpAmU3ie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xlOBxQAAANwAAAAPAAAAAAAAAAAAAAAAAJgCAABkcnMv&#10;ZG93bnJldi54bWxQSwUGAAAAAAQABAD1AAAAigMAAAAA&#10;" fillcolor="black" stroked="f"/>
                    <v:oval id="Oval 1178" o:spid="_x0000_s1535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VswcIA&#10;AADcAAAADwAAAGRycy9kb3ducmV2LnhtbERPy4rCMBTdD/gP4QruNFWsaDWKiOIwiwEfIO4uzbWt&#10;Njclidr5+8liYJaH816sWlOLFzlfWVYwHCQgiHOrKy4UnE+7/hSED8gaa8uk4Ic8rJadjwVm2r75&#10;QK9jKEQMYZ+hgjKEJpPS5yUZ9APbEEfuZp3BEKErpHb4juGmlqMkmUiDFceGEhvalJQ/jk+jwG3T&#10;fZCP3XZ8/75fZvbrqq86VarXbddzEIHa8C/+c39qBekwzo9n4hG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JWzBwgAAANwAAAAPAAAAAAAAAAAAAAAAAJgCAABkcnMvZG93&#10;bnJldi54bWxQSwUGAAAAAAQABAD1AAAAhwMAAAAA&#10;" fillcolor="black" stroked="f"/>
                  </v:group>
                  <v:group id="Group 1179" o:spid="_x0000_s1536" style="position:absolute;left:8739;top:1419;width:2029;height:2045" coordorigin="8739,1419" coordsize="2029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      <v:oval id="Oval 1180" o:spid="_x0000_s1537" style="position:absolute;left:873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tXLcUA&#10;AADcAAAADwAAAGRycy9kb3ducmV2LnhtbESPQWvCQBSE74X+h+UJ3urGYKSNrlIkovQgaAvi7ZF9&#10;JtHs27C7avrvu4VCj8PMfMPMl71pxZ2cbywrGI8SEMSl1Q1XCr4+1y+vIHxA1thaJgXf5GG5eH6a&#10;Y67tg/d0P4RKRAj7HBXUIXS5lL6syaAf2Y44emfrDIYoXSW1w0eEm1amSTKVBhuOCzV2tKqpvB5u&#10;RoErsk2Q13Uxuewuxzf7cdInnSk1HPTvMxCB+vAf/mtvtYJsnMLvmX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u1ctxQAAANwAAAAPAAAAAAAAAAAAAAAAAJgCAABkcnMv&#10;ZG93bnJldi54bWxQSwUGAAAAAAQABAD1AAAAigMAAAAA&#10;" fillcolor="black" stroked="f"/>
                    <v:oval id="Oval 1181" o:spid="_x0000_s1538" style="position:absolute;left:923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fytsYA&#10;AADcAAAADwAAAGRycy9kb3ducmV2LnhtbESPW2sCMRSE3wv9D+EUfNOslxW7NUoRpcUHwQuIb4fN&#10;6e7q5mRJUl3/fSMIfRxm5htmOm9NLa7kfGVZQb+XgCDOra64UHDYr7oTED4ga6wtk4I7eZjPXl+m&#10;mGl74y1dd6EQEcI+QwVlCE0mpc9LMuh7tiGO3o91BkOUrpDa4S3CTS0HSTKWBiuOCyU2tCgpv+x+&#10;jQK3TL+CvKyWo/PmfHy365M+6VSpzlv7+QEiUBv+w8/2t1aQ9ofwOB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vfytsYAAADcAAAADwAAAAAAAAAAAAAAAACYAgAAZHJz&#10;L2Rvd25yZXYueG1sUEsFBgAAAAAEAAQA9QAAAIsDAAAAAA==&#10;" fillcolor="black" stroked="f"/>
                    <v:oval id="Oval 1182" o:spid="_x0000_s1539" style="position:absolute;left:873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5qwsUA&#10;AADcAAAADwAAAGRycy9kb3ducmV2LnhtbESPQWvCQBSE74X+h+UJ3upGMdJGVymSoPQgaAvi7ZF9&#10;JtHs27C7avrvu4VCj8PMfMMsVr1pxZ2cbywrGI8SEMSl1Q1XCr4+i5dXED4ga2wtk4Jv8rBaPj8t&#10;MNP2wXu6H0IlIoR9hgrqELpMSl/WZNCPbEccvbN1BkOUrpLa4SPCTSsnSTKTBhuOCzV2tK6pvB5u&#10;RoHL002Q1yKfXnaX45v9OOmTTpUaDvr3OYhAffgP/7W3WkE6nsLvmXg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HmrCxQAAANwAAAAPAAAAAAAAAAAAAAAAAJgCAABkcnMv&#10;ZG93bnJldi54bWxQSwUGAAAAAAQABAD1AAAAigMAAAAA&#10;" fillcolor="black" stroked="f"/>
                    <v:oval id="Oval 1183" o:spid="_x0000_s1540" style="position:absolute;left:9725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LPWcUA&#10;AADcAAAADwAAAGRycy9kb3ducmV2LnhtbESPQWvCQBSE74X+h+UVvNWNYoqmriKiKB4KRkG8PbKv&#10;STT7Nuyumv77rlDocZiZb5jpvDONuJPztWUFg34CgriwuuZSwfGwfh+D8AFZY2OZFPyQh/ns9WWK&#10;mbYP3tM9D6WIEPYZKqhCaDMpfVGRQd+3LXH0vq0zGKJ0pdQOHxFuGjlMkg9psOa4UGFLy4qKa34z&#10;Ctwq3QR5Xa9Gl6/LaWJ3Z33WqVK9t27xCSJQF/7Df+2tVpAOUniei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s9ZxQAAANwAAAAPAAAAAAAAAAAAAAAAAJgCAABkcnMv&#10;ZG93bnJldi54bWxQSwUGAAAAAAQABAD1AAAAigMAAAAA&#10;" fillcolor="black" stroked="f"/>
                    <v:oval id="Oval 1184" o:spid="_x0000_s1541" style="position:absolute;left:9725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BRLsUA&#10;AADcAAAADwAAAGRycy9kb3ducmV2LnhtbESPQWvCQBSE70L/w/IK3nSjGGlTVymiKD0IpoXi7ZF9&#10;TaLZt2F31fjvu4LgcZiZb5jZojONuJDztWUFo2ECgriwuuZSwc/3evAGwgdkjY1lUnAjD4v5S2+G&#10;mbZX3tMlD6WIEPYZKqhCaDMpfVGRQT+0LXH0/qwzGKJ0pdQOrxFuGjlOkqk0WHNcqLClZUXFKT8b&#10;BW6VboI8rVeT4+74+26/DvqgU6X6r93nB4hAXXiGH+2tVpCOpnA/E4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gFEuxQAAANwAAAAPAAAAAAAAAAAAAAAAAJgCAABkcnMv&#10;ZG93bnJldi54bWxQSwUGAAAAAAQABAD1AAAAigMAAAAA&#10;" fillcolor="black" stroked="f"/>
                    <v:oval id="Oval 1185" o:spid="_x0000_s1542" style="position:absolute;left:10218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z0tcYA&#10;AADcAAAADwAAAGRycy9kb3ducmV2LnhtbESPQWvCQBSE70L/w/IK3nRjMdqmrlKKwdKDoC0Ub4/s&#10;axLNvg27a0z/fVcQPA4z8w2zWPWmER05X1tWMBknIIgLq2suFXx/5aNnED4ga2wsk4I/8rBaPgwW&#10;mGl74R11+1CKCGGfoYIqhDaT0hcVGfRj2xJH79c6gyFKV0rt8BLhppFPSTKTBmuOCxW29F5Rcdqf&#10;jQK3TjdBnvL19Lg9/rzYz4M+6FSp4WP/9goiUB/u4Vv7QytIJ3O4no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cz0tcYAAADcAAAADwAAAAAAAAAAAAAAAACYAgAAZHJz&#10;L2Rvd25yZXYueG1sUEsFBgAAAAAEAAQA9QAAAIsDAAAAAA==&#10;" fillcolor="black" stroked="f"/>
                    <v:oval id="Oval 1186" o:spid="_x0000_s1543" style="position:absolute;left:873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Ngx8IA&#10;AADcAAAADwAAAGRycy9kb3ducmV2LnhtbERPy4rCMBTdD/gP4QruNFWsaDWKiOIwiwEfIO4uzbWt&#10;Njclidr5+8liYJaH816sWlOLFzlfWVYwHCQgiHOrKy4UnE+7/hSED8gaa8uk4Ic8rJadjwVm2r75&#10;QK9jKEQMYZ+hgjKEJpPS5yUZ9APbEEfuZp3BEKErpHb4juGmlqMkmUiDFceGEhvalJQ/jk+jwG3T&#10;fZCP3XZ8/75fZvbrqq86VarXbddzEIHa8C/+c39qBekwro1n4hG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U2DHwgAAANwAAAAPAAAAAAAAAAAAAAAAAJgCAABkcnMvZG93&#10;bnJldi54bWxQSwUGAAAAAAQABAD1AAAAhwMAAAAA&#10;" fillcolor="black" stroked="f"/>
                    <v:oval id="Oval 1187" o:spid="_x0000_s1544" style="position:absolute;left:923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/FXMUA&#10;AADcAAAADwAAAGRycy9kb3ducmV2LnhtbESPQWsCMRSE7wX/Q3hCb5q1dEW3RhFRFA+CWijeHpvX&#10;3dXNy5Kkuv57Iwg9DjPzDTOZtaYWV3K+sqxg0E9AEOdWV1wo+D6ueiMQPiBrrC2Tgjt5mE07bxPM&#10;tL3xnq6HUIgIYZ+hgjKEJpPS5yUZ9H3bEEfv1zqDIUpXSO3wFuGmlh9JMpQGK44LJTa0KCm/HP6M&#10;ArdM10FeVsvP8+78M7bbkz7pVKn3bjv/AhGoDf/hV3ujFaSDMTzPxCM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H8VcxQAAANwAAAAPAAAAAAAAAAAAAAAAAJgCAABkcnMv&#10;ZG93bnJldi54bWxQSwUGAAAAAAQABAD1AAAAigMAAAAA&#10;" fillcolor="black" stroked="f"/>
                    <v:oval id="Oval 1188" o:spid="_x0000_s1545" style="position:absolute;left:873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mmfMMA&#10;AADcAAAADwAAAGRycy9kb3ducmV2LnhtbERPz2vCMBS+C/sfwht4m+mKHVs1yhgtkx0E3UC8PZq3&#10;ttq8lCSr9b9fDoLHj+/3cj2aTgzkfGtZwfMsAUFcWd1yreDnu3x6BeEDssbOMim4kof16mGyxFzb&#10;C+9o2IdaxBD2OSpoQuhzKX3VkEE/sz1x5H6tMxgidLXUDi8x3HQyTZIXabDl2NBgTx8NVef9n1Hg&#10;iuwzyHNZzE/b0+HNfh31UWdKTR/H9wWIQGO4i2/ujVaQpXF+PBOP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mmfMMAAADcAAAADwAAAAAAAAAAAAAAAACYAgAAZHJzL2Rv&#10;d25yZXYueG1sUEsFBgAAAAAEAAQA9QAAAIgDAAAAAA==&#10;" fillcolor="black" stroked="f"/>
                    <v:oval id="Oval 1189" o:spid="_x0000_s1546" style="position:absolute;left:9725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D58UA&#10;AADcAAAADwAAAGRycy9kb3ducmV2LnhtbESPQWvCQBSE74X+h+UJ3urGYKSNrlIkovQgaAvi7ZF9&#10;JtHs27C7avrvu4VCj8PMfMPMl71pxZ2cbywrGI8SEMSl1Q1XCr4+1y+vIHxA1thaJgXf5GG5eH6a&#10;Y67tg/d0P4RKRAj7HBXUIXS5lL6syaAf2Y44emfrDIYoXSW1w0eEm1amSTKVBhuOCzV2tKqpvB5u&#10;RoErsk2Q13Uxuewuxzf7cdInnSk1HPTvMxCB+vAf/mtvtYIsHcPvmX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QPnxQAAANwAAAAPAAAAAAAAAAAAAAAAAJgCAABkcnMv&#10;ZG93bnJldi54bWxQSwUGAAAAAAQABAD1AAAAigMAAAAA&#10;" fillcolor="black" stroked="f"/>
                    <v:oval id="Oval 1190" o:spid="_x0000_s1547" style="position:absolute;left:9725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edkMUA&#10;AADcAAAADwAAAGRycy9kb3ducmV2LnhtbESPQWvCQBSE7wX/w/IEb3VjaEqNriJFUTwUqoJ4e2Sf&#10;STT7Nuyumv77rlDocZiZb5jpvDONuJPztWUFo2ECgriwuuZSwWG/ev0A4QOyxsYyKfghD/NZ72WK&#10;ubYP/qb7LpQiQtjnqKAKoc2l9EVFBv3QtsTRO1tnMETpSqkdPiLcNDJNkndpsOa4UGFLnxUV193N&#10;KHDLbB3kdbV8u3xdjmO7PemTzpQa9LvFBESgLvyH/9obrSBLU3iei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152QxQAAANwAAAAPAAAAAAAAAAAAAAAAAJgCAABkcnMv&#10;ZG93bnJldi54bWxQSwUGAAAAAAQABAD1AAAAigMAAAAA&#10;" fillcolor="black" stroked="f"/>
                    <v:oval id="Oval 1191" o:spid="_x0000_s1548" style="position:absolute;left:10218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s4C8YA&#10;AADcAAAADwAAAGRycy9kb3ducmV2LnhtbESPT2sCMRTE74LfITyht5rVdkVXo4goLT0I/gHx9tg8&#10;d1c3L0uS6vbbN4WCx2FmfsPMFq2pxZ2crywrGPQTEMS51RUXCo6HzesYhA/IGmvLpOCHPCzm3c4M&#10;M20fvKP7PhQiQthnqKAMocmk9HlJBn3fNsTRu1hnMETpCqkdPiLc1HKYJCNpsOK4UGJDq5Ly2/7b&#10;KHDr9CPI22b9ft1eTxP7ddZnnSr10muXUxCB2vAM/7c/tYJ0+A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s4C8YAAADcAAAADwAAAAAAAAAAAAAAAACYAgAAZHJz&#10;L2Rvd25yZXYueG1sUEsFBgAAAAAEAAQA9QAAAIsDAAAAAA==&#10;" fillcolor="black" stroked="f"/>
                    <v:oval id="Oval 1192" o:spid="_x0000_s1549" style="position:absolute;left:1071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gf8YA&#10;AADcAAAADwAAAGRycy9kb3ducmV2LnhtbESPQWvCQBSE70L/w/IK3nRjMKWNrqEUpaWHgmlBvD2y&#10;zySafRt2V03/fbcgeBxm5htmWQymExdyvrWsYDZNQBBXVrdcK/j53kyeQfiArLGzTAp+yUOxehgt&#10;Mdf2ylu6lKEWEcI+RwVNCH0upa8aMuintieO3sE6gyFKV0vt8BrhppNpkjxJgy3HhQZ7emuoOpVn&#10;o8Cts/cgT5v1/Ph13L3Yz73e60yp8ePwugARaAj38K39oRVk6Rz+z8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3Kgf8YAAADcAAAADwAAAAAAAAAAAAAAAACYAgAAZHJz&#10;L2Rvd25yZXYueG1sUEsFBgAAAAAEAAQA9QAAAIsDAAAAAA==&#10;" fillcolor="black" stroked="f"/>
                    <v:oval id="Oval 1193" o:spid="_x0000_s1550" style="position:absolute;left:1071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4F5MYA&#10;AADcAAAADwAAAGRycy9kb3ducmV2LnhtbESPQWvCQBSE70L/w/IKvemm0oim2UgpitKDYFoQb4/s&#10;axLNvg27W03/fbcgeBxm5hsmXw6mExdyvrWs4HmSgCCurG65VvD1uR7PQfiArLGzTAp+ycOyeBjl&#10;mGl75T1dylCLCGGfoYImhD6T0lcNGfQT2xNH79s6gyFKV0vt8BrhppPTJJlJgy3HhQZ7em+oOpc/&#10;RoFbpZsgz+vVy2l3Oizsx1EfdarU0+Pw9goi0BDu4Vt7qxWk0xT+z8QjI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D4F5MYAAADcAAAADwAAAAAAAAAAAAAAAACYAgAAZHJz&#10;L2Rvd25yZXYueG1sUEsFBgAAAAAEAAQA9QAAAIsDAAAAAA==&#10;" fillcolor="black" stroked="f"/>
                    <v:oval id="Oval 1194" o:spid="_x0000_s1551" style="position:absolute;left:1071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ybk8UA&#10;AADcAAAADwAAAGRycy9kb3ducmV2LnhtbESPQWvCQBSE70L/w/IK3nRTMdKmrlKKongQTAvF2yP7&#10;mkSzb8PuqvHfu4LgcZiZb5jpvDONOJPztWUFb8MEBHFhdc2lgt+f5eAdhA/IGhvLpOBKHuazl94U&#10;M20vvKNzHkoRIewzVFCF0GZS+qIig35oW+Lo/VtnMETpSqkdXiLcNHKUJBNpsOa4UGFL3xUVx/xk&#10;FLhFugryuFyMD9vD34fd7PVep0r1X7uvTxCBuvAMP9prrSAdTeB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7JuTxQAAANwAAAAPAAAAAAAAAAAAAAAAAJgCAABkcnMv&#10;ZG93bnJldi54bWxQSwUGAAAAAAQABAD1AAAAigMAAAAA&#10;" fillcolor="black" stroked="f"/>
                    <v:oval id="Oval 1195" o:spid="_x0000_s1552" style="position:absolute;left:1071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A+CMUA&#10;AADcAAAADwAAAGRycy9kb3ducmV2LnhtbESPQWsCMRSE7wX/Q3iCN80qbq2rUUQUSw+CtlC8PTbP&#10;3dXNy5JE3f77piD0OMzMN8x82Zpa3Mn5yrKC4SABQZxbXXGh4Otz238D4QOyxtoyKfghD8tF52WO&#10;mbYPPtD9GAoRIewzVFCG0GRS+rwkg35gG+Lona0zGKJ0hdQOHxFuajlKkldpsOK4UGJD65Ly6/Fm&#10;FLhNugvyut2ML/vL99R+nPRJp0r1uu1qBiJQG/7Dz/a7VpCOJvB3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oD4IxQAAANwAAAAPAAAAAAAAAAAAAAAAAJgCAABkcnMv&#10;ZG93bnJldi54bWxQSwUGAAAAAAQABAD1AAAAigMAAAAA&#10;" fillcolor="black" stroked="f"/>
                    <v:oval id="Oval 1196" o:spid="_x0000_s1553" style="position:absolute;left:923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+qesMA&#10;AADcAAAADwAAAGRycy9kb3ducmV2LnhtbERPz2vCMBS+C/sfwht4m+mKHVs1yhgtkx0E3UC8PZq3&#10;ttq8lCSr9b9fDoLHj+/3cj2aTgzkfGtZwfMsAUFcWd1yreDnu3x6BeEDssbOMim4kof16mGyxFzb&#10;C+9o2IdaxBD2OSpoQuhzKX3VkEE/sz1x5H6tMxgidLXUDi8x3HQyTZIXabDl2NBgTx8NVef9n1Hg&#10;iuwzyHNZzE/b0+HNfh31UWdKTR/H9wWIQGO4i2/ujVaQpXFtPBOP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+qesMAAADcAAAADwAAAAAAAAAAAAAAAACYAgAAZHJzL2Rv&#10;d25yZXYueG1sUEsFBgAAAAAEAAQA9QAAAIgDAAAAAA==&#10;" fillcolor="black" stroked="f"/>
                    <v:oval id="Oval 1197" o:spid="_x0000_s1554" style="position:absolute;left:10218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MP4cUA&#10;AADcAAAADwAAAGRycy9kb3ducmV2LnhtbESPT2sCMRTE7wW/Q3hCbzWruKJbsyKitHgQ1ELx9ti8&#10;7h83L0uS6vbbN0Khx2FmfsMsV71pxY2cry0rGI8SEMSF1TWXCj7Ou5c5CB+QNbaWScEPeVjlg6cl&#10;Ztre+Ui3UyhFhLDPUEEVQpdJ6YuKDPqR7Yij92WdwRClK6V2eI9w08pJksykwZrjQoUdbSoqrqdv&#10;o8Bt07cgr7vttDk0nwu7v+iLTpV6HvbrVxCB+vAf/mu/awXpZAGPM/EI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w/hxQAAANwAAAAPAAAAAAAAAAAAAAAAAJgCAABkcnMv&#10;ZG93bnJldi54bWxQSwUGAAAAAAQABAD1AAAAigMAAAAA&#10;" fillcolor="black" stroked="f"/>
                    <v:oval id="Oval 1198" o:spid="_x0000_s1555" style="position:absolute;left:923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AwocMA&#10;AADcAAAADwAAAGRycy9kb3ducmV2LnhtbERPy2oCMRTdF/yHcIXuNKPtSDudKFKUli4Ep4K4u0yu&#10;83ByMySpTv++WQhdHs47Xw2mE1dyvrGsYDZNQBCXVjdcKTh8bycvIHxA1thZJgW/5GG1HD3kmGl7&#10;4z1di1CJGMI+QwV1CH0mpS9rMuintieO3Nk6gyFCV0nt8BbDTSfnSbKQBhuODTX29F5TeSl+jAK3&#10;ST+CvGw3z+2uPb7ar5M+6VSpx/GwfgMRaAj/4rv7UytIn+L8eCYe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AwocMAAADcAAAADwAAAAAAAAAAAAAAAACYAgAAZHJzL2Rv&#10;d25yZXYueG1sUEsFBgAAAAAEAAQA9QAAAIgDAAAAAA==&#10;" fillcolor="black" stroked="f"/>
                    <v:oval id="Oval 1199" o:spid="_x0000_s1556" style="position:absolute;left:10218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yVOsYA&#10;AADcAAAADwAAAGRycy9kb3ducmV2LnhtbESPW2sCMRSE3wv9D+EUfNOslxW7NUoRpcUHwQuIb4fN&#10;6e7q5mRJUl3/fSMIfRxm5htmOm9NLa7kfGVZQb+XgCDOra64UHDYr7oTED4ga6wtk4I7eZjPXl+m&#10;mGl74y1dd6EQEcI+QwVlCE0mpc9LMuh7tiGO3o91BkOUrpDa4S3CTS0HSTKWBiuOCyU2tCgpv+x+&#10;jQK3TL+CvKyWo/PmfHy365M+6VSpzlv7+QEiUBv+w8/2t1aQDvvwOB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tyVOsYAAADcAAAADwAAAAAAAAAAAAAAAACYAgAAZHJz&#10;L2Rvd25yZXYueG1sUEsFBgAAAAAEAAQA9QAAAIsDAAAAAA==&#10;" fillcolor="black" stroked="f"/>
                  </v:group>
                </v:group>
              </v:group>
            </w:pict>
          </mc:Fallback>
        </mc:AlternateContent>
      </w:r>
      <w:r w:rsidR="00DE5056" w:rsidRPr="008B78AC">
        <w:rPr>
          <w:rFonts w:ascii="Century Gothic" w:hAnsi="Century Gothic"/>
          <w:sz w:val="40"/>
        </w:rPr>
        <w:t>Triangular Spotty Paper 1cm</w:t>
      </w:r>
      <w:r w:rsidR="008B78AC" w:rsidRPr="008B78AC">
        <w:rPr>
          <w:rFonts w:ascii="Century Gothic" w:hAnsi="Century Gothic"/>
          <w:sz w:val="40"/>
        </w:rPr>
        <w:t xml:space="preserve"> (landscape)</w:t>
      </w:r>
    </w:p>
    <w:p w:rsidR="00000000" w:rsidRDefault="00D901A6">
      <w:pPr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F679AEA" wp14:editId="74AEEC0E">
                <wp:simplePos x="0" y="0"/>
                <wp:positionH relativeFrom="column">
                  <wp:posOffset>574675</wp:posOffset>
                </wp:positionH>
                <wp:positionV relativeFrom="paragraph">
                  <wp:posOffset>133985</wp:posOffset>
                </wp:positionV>
                <wp:extent cx="180340" cy="313055"/>
                <wp:effectExtent l="0" t="0" r="29210" b="29845"/>
                <wp:wrapNone/>
                <wp:docPr id="532" name="AutoShape 1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340" cy="313055"/>
                        </a:xfrm>
                        <a:prstGeom prst="straightConnector1">
                          <a:avLst/>
                        </a:prstGeom>
                        <a:noFill/>
                        <a:ln w="25400" cap="rnd" cmpd="sng">
                          <a:solidFill>
                            <a:schemeClr val="accent5">
                              <a:lumMod val="75000"/>
                              <a:lumOff val="0"/>
                              <a:alpha val="6500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01" o:spid="_x0000_s1026" type="#_x0000_t32" style="position:absolute;margin-left:45.25pt;margin-top:10.55pt;width:14.2pt;height:24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" strokecolor="#31849b [2408]" strokeweight="2pt">
                <v:stroke opacity="42662f" endcap="round"/>
              </v:shape>
            </w:pict>
          </mc:Fallback>
        </mc:AlternateContent>
      </w:r>
    </w:p>
    <w:p w:rsidR="008B78AC" w:rsidRDefault="008B78AC">
      <w:pPr>
        <w:jc w:val="both"/>
        <w:rPr>
          <w:rFonts w:ascii="Tahoma" w:hAnsi="Tahoma" w:cs="Tahoma"/>
          <w:sz w:val="22"/>
        </w:rPr>
      </w:pPr>
    </w:p>
    <w:p w:rsidR="008B78AC" w:rsidRPr="008B78AC" w:rsidRDefault="008B78AC" w:rsidP="008B78AC">
      <w:pPr>
        <w:rPr>
          <w:rFonts w:ascii="Tahoma" w:hAnsi="Tahoma" w:cs="Tahoma"/>
          <w:sz w:val="22"/>
        </w:rPr>
      </w:pPr>
    </w:p>
    <w:p w:rsidR="008B78AC" w:rsidRPr="008B78AC" w:rsidRDefault="008B78AC" w:rsidP="008B78AC">
      <w:pPr>
        <w:rPr>
          <w:rFonts w:ascii="Tahoma" w:hAnsi="Tahoma" w:cs="Tahoma"/>
          <w:sz w:val="22"/>
        </w:rPr>
      </w:pPr>
    </w:p>
    <w:p w:rsidR="008B78AC" w:rsidRPr="008B78AC" w:rsidRDefault="008B78AC" w:rsidP="008B78AC">
      <w:pPr>
        <w:rPr>
          <w:rFonts w:ascii="Tahoma" w:hAnsi="Tahoma" w:cs="Tahoma"/>
          <w:sz w:val="22"/>
        </w:rPr>
      </w:pPr>
    </w:p>
    <w:p w:rsidR="008B78AC" w:rsidRPr="008B78AC" w:rsidRDefault="008B78AC" w:rsidP="008B78AC">
      <w:pPr>
        <w:rPr>
          <w:rFonts w:ascii="Tahoma" w:hAnsi="Tahoma" w:cs="Tahoma"/>
          <w:sz w:val="22"/>
        </w:rPr>
      </w:pPr>
    </w:p>
    <w:p w:rsidR="008B78AC" w:rsidRPr="008B78AC" w:rsidRDefault="008B78AC" w:rsidP="008B78AC">
      <w:pPr>
        <w:rPr>
          <w:rFonts w:ascii="Tahoma" w:hAnsi="Tahoma" w:cs="Tahoma"/>
          <w:sz w:val="22"/>
        </w:rPr>
      </w:pPr>
      <w:bookmarkStart w:id="0" w:name="_GoBack"/>
      <w:bookmarkEnd w:id="0"/>
    </w:p>
    <w:p w:rsidR="008B78AC" w:rsidRPr="008B78AC" w:rsidRDefault="008B78AC" w:rsidP="008B78AC">
      <w:pPr>
        <w:rPr>
          <w:rFonts w:ascii="Tahoma" w:hAnsi="Tahoma" w:cs="Tahoma"/>
          <w:sz w:val="22"/>
        </w:rPr>
      </w:pPr>
    </w:p>
    <w:p w:rsidR="008B78AC" w:rsidRPr="008B78AC" w:rsidRDefault="008B78AC" w:rsidP="008B78AC">
      <w:pPr>
        <w:rPr>
          <w:rFonts w:ascii="Tahoma" w:hAnsi="Tahoma" w:cs="Tahoma"/>
          <w:sz w:val="22"/>
        </w:rPr>
      </w:pPr>
    </w:p>
    <w:p w:rsidR="008B78AC" w:rsidRPr="008B78AC" w:rsidRDefault="008B78AC" w:rsidP="008B78AC">
      <w:pPr>
        <w:rPr>
          <w:rFonts w:ascii="Tahoma" w:hAnsi="Tahoma" w:cs="Tahoma"/>
          <w:sz w:val="22"/>
        </w:rPr>
      </w:pPr>
    </w:p>
    <w:p w:rsidR="008B78AC" w:rsidRPr="008B78AC" w:rsidRDefault="008B78AC" w:rsidP="008B78AC">
      <w:pPr>
        <w:rPr>
          <w:rFonts w:ascii="Tahoma" w:hAnsi="Tahoma" w:cs="Tahoma"/>
          <w:sz w:val="22"/>
        </w:rPr>
      </w:pPr>
    </w:p>
    <w:p w:rsidR="008B78AC" w:rsidRDefault="008B78AC" w:rsidP="008B78AC">
      <w:pPr>
        <w:rPr>
          <w:rFonts w:ascii="Tahoma" w:hAnsi="Tahoma" w:cs="Tahoma"/>
          <w:sz w:val="22"/>
        </w:rPr>
      </w:pPr>
    </w:p>
    <w:p w:rsidR="00DE5056" w:rsidRPr="008B78AC" w:rsidRDefault="008B78AC" w:rsidP="008B78AC">
      <w:pPr>
        <w:tabs>
          <w:tab w:val="left" w:pos="5244"/>
        </w:tabs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ab/>
      </w:r>
    </w:p>
    <w:sectPr w:rsidR="00DE5056" w:rsidRPr="008B78AC" w:rsidSect="008B78AC">
      <w:footerReference w:type="default" r:id="rId7"/>
      <w:pgSz w:w="16838" w:h="11906" w:orient="landscape"/>
      <w:pgMar w:top="426" w:right="567" w:bottom="84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056" w:rsidRDefault="00DE5056">
      <w:r>
        <w:separator/>
      </w:r>
    </w:p>
  </w:endnote>
  <w:endnote w:type="continuationSeparator" w:id="0">
    <w:p w:rsidR="00DE5056" w:rsidRDefault="00DE5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Pr="00BA37A1" w:rsidRDefault="00DE5056" w:rsidP="00BA37A1">
    <w:pPr>
      <w:pStyle w:val="Footer"/>
      <w:tabs>
        <w:tab w:val="clear" w:pos="4153"/>
        <w:tab w:val="clear" w:pos="8306"/>
        <w:tab w:val="right" w:pos="15168"/>
      </w:tabs>
      <w:rPr>
        <w:rFonts w:asciiTheme="majorHAnsi" w:hAnsiTheme="majorHAnsi" w:cs="Tahoma"/>
        <w:sz w:val="8"/>
      </w:rPr>
    </w:pPr>
    <w:r w:rsidRPr="00BA37A1">
      <w:rPr>
        <w:rFonts w:asciiTheme="majorHAnsi" w:hAnsiTheme="majorHAnsi" w:cs="Tahoma"/>
        <w:sz w:val="8"/>
        <w:lang w:val="en-US"/>
      </w:rPr>
      <w:fldChar w:fldCharType="begin"/>
    </w:r>
    <w:r w:rsidRPr="00BA37A1">
      <w:rPr>
        <w:rFonts w:asciiTheme="majorHAnsi" w:hAnsiTheme="majorHAnsi" w:cs="Tahoma"/>
        <w:sz w:val="8"/>
        <w:lang w:val="en-US"/>
      </w:rPr>
      <w:instrText xml:space="preserve"> FILENAME </w:instrText>
    </w:r>
    <w:r w:rsidRPr="00BA37A1">
      <w:rPr>
        <w:rFonts w:asciiTheme="majorHAnsi" w:hAnsiTheme="majorHAnsi" w:cs="Tahoma"/>
        <w:sz w:val="8"/>
        <w:lang w:val="en-US"/>
      </w:rPr>
      <w:fldChar w:fldCharType="separate"/>
    </w:r>
    <w:r w:rsidRPr="00BA37A1">
      <w:rPr>
        <w:rFonts w:asciiTheme="majorHAnsi" w:hAnsiTheme="majorHAnsi" w:cs="Tahoma"/>
        <w:noProof/>
        <w:sz w:val="8"/>
        <w:lang w:val="en-US"/>
      </w:rPr>
      <w:t>triangular spotty paper</w:t>
    </w:r>
    <w:r w:rsidRPr="00BA37A1">
      <w:rPr>
        <w:rFonts w:asciiTheme="majorHAnsi" w:hAnsiTheme="majorHAnsi" w:cs="Tahoma"/>
        <w:sz w:val="8"/>
        <w:lang w:val="en-US"/>
      </w:rPr>
      <w:fldChar w:fldCharType="end"/>
    </w:r>
    <w:r w:rsidR="00BA37A1">
      <w:rPr>
        <w:rFonts w:asciiTheme="majorHAnsi" w:hAnsiTheme="majorHAnsi" w:cs="Tahoma"/>
        <w:sz w:val="8"/>
        <w:lang w:val="en-US"/>
      </w:rPr>
      <w:tab/>
      <w:t>P Ca</w:t>
    </w:r>
    <w:r w:rsidRPr="00BA37A1">
      <w:rPr>
        <w:rFonts w:asciiTheme="majorHAnsi" w:hAnsiTheme="majorHAnsi" w:cs="Tahoma"/>
        <w:sz w:val="8"/>
        <w:lang w:val="en-US"/>
      </w:rPr>
      <w:t xml:space="preserve">pewell, </w:t>
    </w:r>
    <w:r w:rsidR="00BA37A1">
      <w:rPr>
        <w:rFonts w:asciiTheme="majorHAnsi" w:hAnsiTheme="majorHAnsi" w:cs="Tahoma"/>
        <w:sz w:val="8"/>
        <w:lang w:val="en-US"/>
      </w:rPr>
      <w:t xml:space="preserve">EPCHS, </w:t>
    </w:r>
    <w:r w:rsidR="00BA37A1" w:rsidRPr="00BA37A1">
      <w:rPr>
        <w:rFonts w:asciiTheme="majorHAnsi" w:hAnsiTheme="majorHAnsi" w:cs="Tahoma"/>
        <w:i/>
        <w:sz w:val="8"/>
        <w:lang w:val="en-US"/>
      </w:rPr>
      <w:t>mathsurgery.wikispaces.com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056" w:rsidRDefault="00DE5056">
      <w:r>
        <w:separator/>
      </w:r>
    </w:p>
  </w:footnote>
  <w:footnote w:type="continuationSeparator" w:id="0">
    <w:p w:rsidR="00DE5056" w:rsidRDefault="00DE50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attachedTemplate r:id="rId1"/>
  <w:defaultTabStop w:val="720"/>
  <w:drawingGridHorizontalSpacing w:val="284"/>
  <w:drawingGridVerticalSpacing w:val="493"/>
  <w:doNotUseMarginsForDrawingGridOrigin/>
  <w:drawingGridHorizontalOrigin w:val="879"/>
  <w:drawingGridVerticalOrigin w:val="87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8AC"/>
    <w:rsid w:val="008B78AC"/>
    <w:rsid w:val="00BA37A1"/>
    <w:rsid w:val="00D901A6"/>
    <w:rsid w:val="00DE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 stroke="f">
      <v:fill color="black"/>
      <v:stroke on="f"/>
      <o:colormru v:ext="edit" colors="#099,#6f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pBdr>
        <w:top w:val="single" w:sz="4" w:space="1" w:color="auto"/>
        <w:bottom w:val="single" w:sz="4" w:space="1" w:color="auto"/>
      </w:pBdr>
      <w:jc w:val="center"/>
    </w:pPr>
    <w:rPr>
      <w:rFonts w:ascii="Tahoma" w:hAnsi="Tahoma" w:cs="Tahoma"/>
      <w:sz w:val="44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78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8A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pBdr>
        <w:top w:val="single" w:sz="4" w:space="1" w:color="auto"/>
        <w:bottom w:val="single" w:sz="4" w:space="1" w:color="auto"/>
      </w:pBdr>
      <w:jc w:val="center"/>
    </w:pPr>
    <w:rPr>
      <w:rFonts w:ascii="Tahoma" w:hAnsi="Tahoma" w:cs="Tahoma"/>
      <w:sz w:val="44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78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8A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Workshee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25400" cap="rnd" cmpd="sng">
          <a:solidFill>
            <a:schemeClr val="accent5">
              <a:lumMod val="75000"/>
              <a:lumOff val="0"/>
              <a:alpha val="65000"/>
            </a:schemeClr>
          </a:solidFill>
          <a:prstDash val="solid"/>
          <a:round/>
          <a:headEnd type="none" w="med" len="med"/>
          <a:tailEnd type="none" w="med" len="med"/>
        </a:ln>
        <a:effectLst/>
        <a:extLst>
          <a:ext uri="{909E8E84-426E-40DD-AFC4-6F175D3DCCD1}">
            <a14:hiddenFill xmlns:a14="http://schemas.microsoft.com/office/drawing/2010/main">
              <a:noFill/>
            </a14:hiddenFill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a:spPr>
      <a:bodyPr/>
      <a:lstStyle/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template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EPCHS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pete capewell</dc:creator>
  <cp:lastModifiedBy>Mr Capewell (PCA)</cp:lastModifiedBy>
  <cp:revision>2</cp:revision>
  <cp:lastPrinted>2003-03-11T12:17:00Z</cp:lastPrinted>
  <dcterms:created xsi:type="dcterms:W3CDTF">2013-09-25T07:54:00Z</dcterms:created>
  <dcterms:modified xsi:type="dcterms:W3CDTF">2013-09-25T07:54:00Z</dcterms:modified>
</cp:coreProperties>
</file>